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7A3F88" w14:textId="77777777" w:rsidR="007015BE" w:rsidRDefault="0017792A" w:rsidP="007015BE">
      <w:pPr>
        <w:jc w:val="center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C1B398" wp14:editId="1913BA6B">
                <wp:simplePos x="0" y="0"/>
                <wp:positionH relativeFrom="column">
                  <wp:posOffset>-489585</wp:posOffset>
                </wp:positionH>
                <wp:positionV relativeFrom="paragraph">
                  <wp:posOffset>1337310</wp:posOffset>
                </wp:positionV>
                <wp:extent cx="6553200" cy="3543300"/>
                <wp:effectExtent l="0" t="0" r="0" b="0"/>
                <wp:wrapNone/>
                <wp:docPr id="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0" cy="3543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DAD5E" w14:textId="77777777" w:rsidR="00155BFB" w:rsidRPr="009F388C" w:rsidRDefault="00155BFB" w:rsidP="00173E5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70"/>
                                <w:lang w:val="en-US"/>
                              </w:rPr>
                            </w:pPr>
                            <w:smartTag w:uri="urn:schemas-microsoft-com:office:smarttags" w:element="PersonName">
                              <w:r w:rsidRPr="009F388C">
                                <w:rPr>
                                  <w:rFonts w:ascii="Arial" w:hAnsi="Arial" w:cs="Arial"/>
                                  <w:b/>
                                  <w:sz w:val="70"/>
                                  <w:lang w:val="en-US"/>
                                </w:rPr>
                                <w:t>Transport Monitoring</w:t>
                              </w:r>
                            </w:smartTag>
                          </w:p>
                          <w:p w14:paraId="0800CAF0" w14:textId="77777777" w:rsidR="00155BFB" w:rsidRPr="009F388C" w:rsidRDefault="00155BFB" w:rsidP="00173E51">
                            <w:pPr>
                              <w:jc w:val="center"/>
                              <w:rPr>
                                <w:rFonts w:ascii="Arial" w:hAnsi="Arial" w:cs="Arial"/>
                                <w:sz w:val="70"/>
                                <w:lang w:val="en-US"/>
                              </w:rPr>
                            </w:pPr>
                            <w:r w:rsidRPr="009F388C">
                              <w:rPr>
                                <w:rFonts w:ascii="Arial" w:hAnsi="Arial" w:cs="Arial"/>
                                <w:b/>
                                <w:sz w:val="70"/>
                                <w:lang w:val="en-US"/>
                              </w:rPr>
                              <w:t>Team</w:t>
                            </w:r>
                          </w:p>
                          <w:p w14:paraId="21762039" w14:textId="77777777" w:rsidR="00155BFB" w:rsidRPr="009F388C" w:rsidRDefault="00155BFB" w:rsidP="009F388C">
                            <w:pPr>
                              <w:rPr>
                                <w:rFonts w:ascii="Arial" w:hAnsi="Arial" w:cs="Arial"/>
                                <w:sz w:val="48"/>
                                <w:lang w:val="en-US"/>
                              </w:rPr>
                            </w:pPr>
                          </w:p>
                          <w:p w14:paraId="4BBEE5AD" w14:textId="77777777" w:rsidR="00CE36A4" w:rsidRDefault="00155BFB" w:rsidP="00FB6238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9F388C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Speed Survey</w:t>
                            </w:r>
                            <w:r w:rsidR="00FB2C9D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s</w:t>
                            </w:r>
                            <w:r w:rsidRPr="009F388C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for</w:t>
                            </w:r>
                          </w:p>
                          <w:p w14:paraId="757DF5CF" w14:textId="345142AF" w:rsidR="0017792A" w:rsidRDefault="00CC0457" w:rsidP="00FB6238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Hartfield</w:t>
                            </w:r>
                            <w:r w:rsidR="0095699B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Parish Council</w:t>
                            </w:r>
                          </w:p>
                          <w:p w14:paraId="7C4C0FD7" w14:textId="00C650B3" w:rsidR="00CE36A4" w:rsidRDefault="00CC0457" w:rsidP="00FB6238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B2100/B2026 Hartfield</w:t>
                            </w:r>
                          </w:p>
                          <w:p w14:paraId="0D089EE0" w14:textId="5ADDD686" w:rsidR="00CE36A4" w:rsidRDefault="00CC0457" w:rsidP="00FB6238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April</w:t>
                            </w:r>
                            <w:r w:rsidR="00756FC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CE36A4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20</w:t>
                            </w: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C1B398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-38.55pt;margin-top:105.3pt;width:516pt;height:27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" filled="f" stroked="f">
                <v:textbox inset="0,0,0,0">
                  <w:txbxContent>
                    <w:p w14:paraId="5D4DAD5E" w14:textId="77777777" w:rsidR="00155BFB" w:rsidRPr="009F388C" w:rsidRDefault="00155BFB" w:rsidP="00173E51">
                      <w:pPr>
                        <w:jc w:val="center"/>
                        <w:rPr>
                          <w:rFonts w:ascii="Arial" w:hAnsi="Arial" w:cs="Arial"/>
                          <w:b/>
                          <w:sz w:val="70"/>
                          <w:lang w:val="en-US"/>
                        </w:rPr>
                      </w:pPr>
                      <w:smartTag w:uri="urn:schemas-microsoft-com:office:smarttags" w:element="PersonName">
                        <w:r w:rsidRPr="009F388C">
                          <w:rPr>
                            <w:rFonts w:ascii="Arial" w:hAnsi="Arial" w:cs="Arial"/>
                            <w:b/>
                            <w:sz w:val="70"/>
                            <w:lang w:val="en-US"/>
                          </w:rPr>
                          <w:t>Transport Monitoring</w:t>
                        </w:r>
                      </w:smartTag>
                    </w:p>
                    <w:p w14:paraId="0800CAF0" w14:textId="77777777" w:rsidR="00155BFB" w:rsidRPr="009F388C" w:rsidRDefault="00155BFB" w:rsidP="00173E51">
                      <w:pPr>
                        <w:jc w:val="center"/>
                        <w:rPr>
                          <w:rFonts w:ascii="Arial" w:hAnsi="Arial" w:cs="Arial"/>
                          <w:sz w:val="70"/>
                          <w:lang w:val="en-US"/>
                        </w:rPr>
                      </w:pPr>
                      <w:r w:rsidRPr="009F388C">
                        <w:rPr>
                          <w:rFonts w:ascii="Arial" w:hAnsi="Arial" w:cs="Arial"/>
                          <w:b/>
                          <w:sz w:val="70"/>
                          <w:lang w:val="en-US"/>
                        </w:rPr>
                        <w:t>Team</w:t>
                      </w:r>
                    </w:p>
                    <w:p w14:paraId="21762039" w14:textId="77777777" w:rsidR="00155BFB" w:rsidRPr="009F388C" w:rsidRDefault="00155BFB" w:rsidP="009F388C">
                      <w:pPr>
                        <w:rPr>
                          <w:rFonts w:ascii="Arial" w:hAnsi="Arial" w:cs="Arial"/>
                          <w:sz w:val="48"/>
                          <w:lang w:val="en-US"/>
                        </w:rPr>
                      </w:pPr>
                    </w:p>
                    <w:p w14:paraId="4BBEE5AD" w14:textId="77777777" w:rsidR="00CE36A4" w:rsidRDefault="00155BFB" w:rsidP="00FB6238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9F388C">
                        <w:rPr>
                          <w:rFonts w:ascii="Arial" w:hAnsi="Arial" w:cs="Arial"/>
                          <w:sz w:val="40"/>
                          <w:szCs w:val="40"/>
                        </w:rPr>
                        <w:t>Speed Survey</w:t>
                      </w:r>
                      <w:r w:rsidR="00FB2C9D">
                        <w:rPr>
                          <w:rFonts w:ascii="Arial" w:hAnsi="Arial" w:cs="Arial"/>
                          <w:sz w:val="40"/>
                          <w:szCs w:val="40"/>
                        </w:rPr>
                        <w:t>s</w:t>
                      </w:r>
                      <w:r w:rsidRPr="009F388C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for</w:t>
                      </w:r>
                    </w:p>
                    <w:p w14:paraId="757DF5CF" w14:textId="345142AF" w:rsidR="0017792A" w:rsidRDefault="00CC0457" w:rsidP="00FB6238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Hartfield</w:t>
                      </w:r>
                      <w:r w:rsidR="0095699B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Parish Council</w:t>
                      </w:r>
                    </w:p>
                    <w:p w14:paraId="7C4C0FD7" w14:textId="00C650B3" w:rsidR="00CE36A4" w:rsidRDefault="00CC0457" w:rsidP="00FB6238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B2100/B2026 Hartfield</w:t>
                      </w:r>
                    </w:p>
                    <w:p w14:paraId="0D089EE0" w14:textId="5ADDD686" w:rsidR="00CE36A4" w:rsidRDefault="00CC0457" w:rsidP="00FB6238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April</w:t>
                      </w:r>
                      <w:r w:rsidR="00756FC9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</w:t>
                      </w:r>
                      <w:r w:rsidR="00CE36A4">
                        <w:rPr>
                          <w:rFonts w:ascii="Arial" w:hAnsi="Arial" w:cs="Arial"/>
                          <w:sz w:val="40"/>
                          <w:szCs w:val="40"/>
                        </w:rPr>
                        <w:t>20</w:t>
                      </w: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 w:rsidR="00661640">
        <w:rPr>
          <w:rFonts w:ascii="Arial" w:hAnsi="Arial" w:cs="Arial"/>
          <w:b/>
          <w:noProof/>
          <w:color w:val="000000"/>
          <w:lang w:eastAsia="en-GB"/>
        </w:rPr>
        <w:drawing>
          <wp:anchor distT="0" distB="0" distL="114300" distR="114300" simplePos="0" relativeHeight="251657216" behindDoc="1" locked="0" layoutInCell="1" allowOverlap="1" wp14:anchorId="24E35970" wp14:editId="40EAEADD">
            <wp:simplePos x="0" y="0"/>
            <wp:positionH relativeFrom="column">
              <wp:posOffset>-1070982</wp:posOffset>
            </wp:positionH>
            <wp:positionV relativeFrom="paragraph">
              <wp:posOffset>-720090</wp:posOffset>
            </wp:positionV>
            <wp:extent cx="7559040" cy="10688320"/>
            <wp:effectExtent l="0" t="0" r="3810" b="0"/>
            <wp:wrapNone/>
            <wp:docPr id="18" name="Picture 18" descr="A4 poster white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4 poster white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C97">
        <w:rPr>
          <w:rFonts w:ascii="Arial" w:hAnsi="Arial" w:cs="Arial"/>
          <w:b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40FD93" wp14:editId="4B4CA959">
                <wp:simplePos x="0" y="0"/>
                <wp:positionH relativeFrom="column">
                  <wp:posOffset>-228600</wp:posOffset>
                </wp:positionH>
                <wp:positionV relativeFrom="paragraph">
                  <wp:posOffset>5226050</wp:posOffset>
                </wp:positionV>
                <wp:extent cx="3886200" cy="2171700"/>
                <wp:effectExtent l="0" t="0" r="0" b="3175"/>
                <wp:wrapNone/>
                <wp:docPr id="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796EC" w14:textId="77777777" w:rsidR="00155BFB" w:rsidRPr="009F388C" w:rsidRDefault="00155BFB" w:rsidP="009F388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F388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For further information regarding the commissioning of all types of transport surveys please contact:</w:t>
                            </w:r>
                            <w:r w:rsidRPr="009F388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br/>
                            </w:r>
                            <w:r w:rsidRPr="009F388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Penelope Bentley </w:t>
                            </w:r>
                            <w:r w:rsidRPr="009F388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– </w:t>
                            </w:r>
                            <w:smartTag w:uri="urn:schemas-microsoft-com:office:smarttags" w:element="PersonName">
                              <w:r w:rsidRPr="009F388C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Transport Monitoring</w:t>
                              </w:r>
                            </w:smartTag>
                            <w:r w:rsidRPr="009F388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Team Manager</w:t>
                            </w:r>
                          </w:p>
                          <w:p w14:paraId="0E15B461" w14:textId="77777777" w:rsidR="00155BFB" w:rsidRPr="009F388C" w:rsidRDefault="00155BFB" w:rsidP="009F388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71B59C24" w14:textId="77777777" w:rsidR="00155BFB" w:rsidRPr="009F388C" w:rsidRDefault="00155BFB" w:rsidP="009F388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smartTag w:uri="urn:schemas-microsoft-com:office:smarttags" w:element="PersonName">
                              <w:r w:rsidRPr="009F388C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Transport Monitoring</w:t>
                              </w:r>
                            </w:smartTag>
                            <w:r w:rsidRPr="009F388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Team,</w:t>
                            </w:r>
                          </w:p>
                          <w:p w14:paraId="5F34060A" w14:textId="77777777" w:rsidR="00155BFB" w:rsidRPr="009F388C" w:rsidRDefault="00155BFB" w:rsidP="009F388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Name">
                                <w:r w:rsidRPr="009F388C"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East</w:t>
                                </w:r>
                              </w:smartTag>
                              <w:r w:rsidRPr="009F388C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smartTag w:uri="urn:schemas-microsoft-com:office:smarttags" w:element="PlaceName">
                                <w:r w:rsidRPr="009F388C"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Sussex</w:t>
                                </w:r>
                              </w:smartTag>
                              <w:r w:rsidRPr="009F388C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smartTag w:uri="urn:schemas-microsoft-com:office:smarttags" w:element="PlaceType">
                                <w:r w:rsidRPr="009F388C"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County</w:t>
                                </w:r>
                              </w:smartTag>
                            </w:smartTag>
                            <w:r w:rsidRPr="009F388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Council,</w:t>
                            </w:r>
                          </w:p>
                          <w:p w14:paraId="69D89C4D" w14:textId="77777777" w:rsidR="00155BFB" w:rsidRPr="009F388C" w:rsidRDefault="00C623D2" w:rsidP="009F388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Communities, Economy &amp; Transport </w:t>
                            </w:r>
                            <w:r w:rsidR="00155BFB" w:rsidRPr="009F388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Department, County Hall,</w:t>
                            </w:r>
                          </w:p>
                          <w:p w14:paraId="35F11AAD" w14:textId="77777777" w:rsidR="00155BFB" w:rsidRPr="009F388C" w:rsidRDefault="00155BFB" w:rsidP="009F388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F388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St. Anne’s Crescent, Lewes, </w:t>
                            </w:r>
                            <w:smartTag w:uri="urn:schemas-microsoft-com:office:smarttags" w:element="place">
                              <w:r w:rsidRPr="009F388C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East Sussex</w:t>
                              </w:r>
                            </w:smartTag>
                            <w:r w:rsidRPr="009F388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, BN7 1UE</w:t>
                            </w:r>
                          </w:p>
                          <w:p w14:paraId="7D993D7B" w14:textId="77777777" w:rsidR="00155BFB" w:rsidRPr="009F388C" w:rsidRDefault="00155BFB" w:rsidP="009F388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7AD88154" w14:textId="77777777" w:rsidR="00155BFB" w:rsidRPr="009F388C" w:rsidRDefault="00155BFB" w:rsidP="009F388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F388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Tel: 01273 482248</w:t>
                            </w:r>
                          </w:p>
                          <w:p w14:paraId="5EE67836" w14:textId="77777777" w:rsidR="00155BFB" w:rsidRPr="009F388C" w:rsidRDefault="00155BFB" w:rsidP="009F388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9F388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Email: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penelope.bentley</w:t>
                            </w:r>
                            <w:r w:rsidRPr="009F388C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@eastsussex.gov.uk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40FD93" id="Text Box 20" o:spid="_x0000_s1027" type="#_x0000_t202" style="position:absolute;left:0;text-align:left;margin-left:-18pt;margin-top:411.5pt;width:306pt;height:17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" filled="f" stroked="f">
                <v:textbox inset="0,0,0,0">
                  <w:txbxContent>
                    <w:p w14:paraId="516796EC" w14:textId="77777777" w:rsidR="00155BFB" w:rsidRPr="009F388C" w:rsidRDefault="00155BFB" w:rsidP="009F388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F388C">
                        <w:rPr>
                          <w:rFonts w:ascii="Arial" w:hAnsi="Arial" w:cs="Arial"/>
                          <w:sz w:val="22"/>
                          <w:szCs w:val="22"/>
                        </w:rPr>
                        <w:t>For further information regarding the commissioning of all types of transport surveys please contact:</w:t>
                      </w:r>
                      <w:r w:rsidRPr="009F388C">
                        <w:rPr>
                          <w:rFonts w:ascii="Arial" w:hAnsi="Arial" w:cs="Arial"/>
                          <w:sz w:val="22"/>
                          <w:szCs w:val="22"/>
                        </w:rPr>
                        <w:br/>
                      </w:r>
                      <w:r w:rsidRPr="009F388C">
                        <w:rPr>
                          <w:rFonts w:ascii="Arial" w:hAnsi="Arial" w:cs="Arial"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Penelope Bentley </w:t>
                      </w:r>
                      <w:r w:rsidRPr="009F388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– </w:t>
                      </w:r>
                      <w:smartTag w:uri="urn:schemas-microsoft-com:office:smarttags" w:element="PersonName">
                        <w:r w:rsidRPr="009F388C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Transport Monitoring</w:t>
                        </w:r>
                      </w:smartTag>
                      <w:r w:rsidRPr="009F388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Team Manager</w:t>
                      </w:r>
                    </w:p>
                    <w:p w14:paraId="0E15B461" w14:textId="77777777" w:rsidR="00155BFB" w:rsidRPr="009F388C" w:rsidRDefault="00155BFB" w:rsidP="009F388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71B59C24" w14:textId="77777777" w:rsidR="00155BFB" w:rsidRPr="009F388C" w:rsidRDefault="00155BFB" w:rsidP="009F388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smartTag w:uri="urn:schemas-microsoft-com:office:smarttags" w:element="PersonName">
                        <w:r w:rsidRPr="009F388C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Transport Monitoring</w:t>
                        </w:r>
                      </w:smartTag>
                      <w:r w:rsidRPr="009F388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Team,</w:t>
                      </w:r>
                    </w:p>
                    <w:p w14:paraId="5F34060A" w14:textId="77777777" w:rsidR="00155BFB" w:rsidRPr="009F388C" w:rsidRDefault="00155BFB" w:rsidP="009F388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smartTag w:uri="urn:schemas-microsoft-com:office:smarttags" w:element="place">
                        <w:smartTag w:uri="urn:schemas-microsoft-com:office:smarttags" w:element="PlaceName">
                          <w:r w:rsidRPr="009F388C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East</w:t>
                          </w:r>
                        </w:smartTag>
                        <w:r w:rsidRPr="009F388C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smartTag w:uri="urn:schemas-microsoft-com:office:smarttags" w:element="PlaceName">
                          <w:r w:rsidRPr="009F388C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Sussex</w:t>
                          </w:r>
                        </w:smartTag>
                        <w:r w:rsidRPr="009F388C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smartTag w:uri="urn:schemas-microsoft-com:office:smarttags" w:element="PlaceType">
                          <w:r w:rsidRPr="009F388C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County</w:t>
                          </w:r>
                        </w:smartTag>
                      </w:smartTag>
                      <w:r w:rsidRPr="009F388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Council,</w:t>
                      </w:r>
                    </w:p>
                    <w:p w14:paraId="69D89C4D" w14:textId="77777777" w:rsidR="00155BFB" w:rsidRPr="009F388C" w:rsidRDefault="00C623D2" w:rsidP="009F388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Communities, Economy &amp; Transport </w:t>
                      </w:r>
                      <w:r w:rsidR="00155BFB" w:rsidRPr="009F388C">
                        <w:rPr>
                          <w:rFonts w:ascii="Arial" w:hAnsi="Arial" w:cs="Arial"/>
                          <w:sz w:val="22"/>
                          <w:szCs w:val="22"/>
                        </w:rPr>
                        <w:t>Department, County Hall,</w:t>
                      </w:r>
                    </w:p>
                    <w:p w14:paraId="35F11AAD" w14:textId="77777777" w:rsidR="00155BFB" w:rsidRPr="009F388C" w:rsidRDefault="00155BFB" w:rsidP="009F388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F388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St. Anne’s Crescent, Lewes, </w:t>
                      </w:r>
                      <w:smartTag w:uri="urn:schemas-microsoft-com:office:smarttags" w:element="place">
                        <w:r w:rsidRPr="009F388C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East Sussex</w:t>
                        </w:r>
                      </w:smartTag>
                      <w:r w:rsidRPr="009F388C">
                        <w:rPr>
                          <w:rFonts w:ascii="Arial" w:hAnsi="Arial" w:cs="Arial"/>
                          <w:sz w:val="22"/>
                          <w:szCs w:val="22"/>
                        </w:rPr>
                        <w:t>, BN7 1UE</w:t>
                      </w:r>
                    </w:p>
                    <w:p w14:paraId="7D993D7B" w14:textId="77777777" w:rsidR="00155BFB" w:rsidRPr="009F388C" w:rsidRDefault="00155BFB" w:rsidP="009F388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7AD88154" w14:textId="77777777" w:rsidR="00155BFB" w:rsidRPr="009F388C" w:rsidRDefault="00155BFB" w:rsidP="009F388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F388C">
                        <w:rPr>
                          <w:rFonts w:ascii="Arial" w:hAnsi="Arial" w:cs="Arial"/>
                          <w:sz w:val="22"/>
                          <w:szCs w:val="22"/>
                        </w:rPr>
                        <w:t>Tel: 01273 482248</w:t>
                      </w:r>
                    </w:p>
                    <w:p w14:paraId="5EE67836" w14:textId="77777777" w:rsidR="00155BFB" w:rsidRPr="009F388C" w:rsidRDefault="00155BFB" w:rsidP="009F388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9F388C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Email: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penelope.bentley</w:t>
                      </w:r>
                      <w:r w:rsidRPr="009F388C">
                        <w:rPr>
                          <w:rFonts w:ascii="Arial" w:hAnsi="Arial" w:cs="Arial"/>
                          <w:sz w:val="22"/>
                          <w:szCs w:val="22"/>
                        </w:rPr>
                        <w:t>@eastsussex.gov.uk</w:t>
                      </w:r>
                    </w:p>
                  </w:txbxContent>
                </v:textbox>
              </v:shape>
            </w:pict>
          </mc:Fallback>
        </mc:AlternateContent>
      </w:r>
      <w:r w:rsidR="009F388C">
        <w:rPr>
          <w:rFonts w:ascii="Arial" w:hAnsi="Arial" w:cs="Arial"/>
          <w:b/>
          <w:color w:val="000000"/>
          <w:lang w:val="en-US"/>
        </w:rPr>
        <w:br w:type="page"/>
      </w:r>
    </w:p>
    <w:p w14:paraId="25E407D8" w14:textId="77777777" w:rsidR="007015BE" w:rsidRPr="007015BE" w:rsidRDefault="00BF2C61" w:rsidP="007015BE">
      <w:pPr>
        <w:rPr>
          <w:rFonts w:ascii="Arial" w:hAnsi="Arial" w:cs="Arial"/>
        </w:rPr>
      </w:pPr>
      <w:r w:rsidRPr="00A53995">
        <w:rPr>
          <w:rFonts w:ascii="Arial" w:hAnsi="Arial" w:cs="Arial"/>
          <w:b/>
          <w:color w:val="000000"/>
          <w:lang w:val="en-US"/>
        </w:rPr>
        <w:lastRenderedPageBreak/>
        <w:t xml:space="preserve">Area Surveyed: </w:t>
      </w:r>
    </w:p>
    <w:p w14:paraId="380DAF3A" w14:textId="7921A42B" w:rsidR="008302DF" w:rsidRPr="00F50A12" w:rsidRDefault="009675AE" w:rsidP="00F4153B">
      <w:pPr>
        <w:autoSpaceDE w:val="0"/>
        <w:autoSpaceDN w:val="0"/>
        <w:adjustRightInd w:val="0"/>
        <w:spacing w:after="113"/>
        <w:ind w:left="2160" w:hanging="2160"/>
        <w:jc w:val="both"/>
        <w:rPr>
          <w:rFonts w:ascii="Arial" w:hAnsi="Arial" w:cs="Arial"/>
          <w:color w:val="000000"/>
          <w:lang w:val="en-US"/>
        </w:rPr>
      </w:pPr>
      <w:r w:rsidRPr="00F50A12">
        <w:rPr>
          <w:rFonts w:ascii="Arial" w:hAnsi="Arial" w:cs="Arial"/>
          <w:color w:val="000000"/>
          <w:lang w:val="en-US"/>
        </w:rPr>
        <w:t>Our ref:</w:t>
      </w:r>
      <w:r w:rsidR="0095699B">
        <w:rPr>
          <w:rFonts w:ascii="Arial" w:hAnsi="Arial" w:cs="Arial"/>
          <w:color w:val="000000"/>
          <w:lang w:val="en-US"/>
        </w:rPr>
        <w:t xml:space="preserve"> A</w:t>
      </w:r>
      <w:r w:rsidR="00CC0457">
        <w:rPr>
          <w:rFonts w:ascii="Arial" w:hAnsi="Arial" w:cs="Arial"/>
          <w:color w:val="000000"/>
          <w:lang w:val="en-US"/>
        </w:rPr>
        <w:t>5825</w:t>
      </w:r>
      <w:r w:rsidR="0095699B">
        <w:rPr>
          <w:rFonts w:ascii="Arial" w:hAnsi="Arial" w:cs="Arial"/>
          <w:color w:val="000000"/>
          <w:lang w:val="en-US"/>
        </w:rPr>
        <w:t xml:space="preserve"> </w:t>
      </w:r>
      <w:r w:rsidR="00CC0457">
        <w:rPr>
          <w:rFonts w:ascii="Arial" w:hAnsi="Arial" w:cs="Arial"/>
          <w:color w:val="000000"/>
          <w:lang w:val="en-US"/>
        </w:rPr>
        <w:t xml:space="preserve">B2100 </w:t>
      </w:r>
      <w:proofErr w:type="spellStart"/>
      <w:r w:rsidR="00CC0457">
        <w:rPr>
          <w:rFonts w:ascii="Arial" w:hAnsi="Arial" w:cs="Arial"/>
          <w:color w:val="000000"/>
          <w:lang w:val="en-US"/>
        </w:rPr>
        <w:t>Castlefields</w:t>
      </w:r>
      <w:proofErr w:type="spellEnd"/>
      <w:r w:rsidR="00CC0457">
        <w:rPr>
          <w:rFonts w:ascii="Arial" w:hAnsi="Arial" w:cs="Arial"/>
          <w:color w:val="000000"/>
          <w:lang w:val="en-US"/>
        </w:rPr>
        <w:t>, Hartfield, nr. Rectory Fields</w:t>
      </w:r>
    </w:p>
    <w:p w14:paraId="00082209" w14:textId="0362F19B" w:rsidR="00F4153B" w:rsidRPr="00F50A12" w:rsidRDefault="0095699B" w:rsidP="0095699B">
      <w:pPr>
        <w:autoSpaceDE w:val="0"/>
        <w:autoSpaceDN w:val="0"/>
        <w:adjustRightInd w:val="0"/>
        <w:spacing w:after="113"/>
        <w:ind w:left="72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  </w:t>
      </w:r>
      <w:r w:rsidR="00242E6F" w:rsidRPr="00F50A12">
        <w:rPr>
          <w:rFonts w:ascii="Arial" w:hAnsi="Arial" w:cs="Arial"/>
          <w:color w:val="000000"/>
          <w:lang w:val="en-US"/>
        </w:rPr>
        <w:t>Grid Ref:</w:t>
      </w:r>
      <w:r w:rsidR="001E2E07" w:rsidRPr="00F50A12">
        <w:rPr>
          <w:rFonts w:ascii="Arial" w:hAnsi="Arial" w:cs="Arial"/>
          <w:color w:val="000000"/>
          <w:lang w:val="en-US"/>
        </w:rPr>
        <w:t xml:space="preserve"> </w:t>
      </w:r>
      <w:r w:rsidR="00CC0457">
        <w:rPr>
          <w:rFonts w:ascii="Arial" w:hAnsi="Arial" w:cs="Arial"/>
          <w:color w:val="000000"/>
          <w:lang w:val="en-US"/>
        </w:rPr>
        <w:t>548137, 135822</w:t>
      </w:r>
    </w:p>
    <w:p w14:paraId="530E5E34" w14:textId="08762DDB" w:rsidR="00CE36A4" w:rsidRPr="00F50A12" w:rsidRDefault="0095699B" w:rsidP="0095699B">
      <w:pPr>
        <w:autoSpaceDE w:val="0"/>
        <w:autoSpaceDN w:val="0"/>
        <w:adjustRightInd w:val="0"/>
        <w:spacing w:after="113"/>
        <w:ind w:left="2160" w:hanging="144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  </w:t>
      </w:r>
      <w:r w:rsidR="00CC0457">
        <w:rPr>
          <w:rFonts w:ascii="Arial" w:hAnsi="Arial" w:cs="Arial"/>
          <w:color w:val="000000"/>
          <w:lang w:val="en-US"/>
        </w:rPr>
        <w:t>A5826 B2026 High St, Hartfield, by Village Hall</w:t>
      </w:r>
    </w:p>
    <w:p w14:paraId="6940CDCD" w14:textId="5B64179B" w:rsidR="00CE36A4" w:rsidRDefault="0095699B" w:rsidP="0095699B">
      <w:pPr>
        <w:autoSpaceDE w:val="0"/>
        <w:autoSpaceDN w:val="0"/>
        <w:adjustRightInd w:val="0"/>
        <w:spacing w:after="113"/>
        <w:ind w:left="2160" w:hanging="144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  </w:t>
      </w:r>
      <w:r w:rsidR="00CE36A4" w:rsidRPr="00F50A12">
        <w:rPr>
          <w:rFonts w:ascii="Arial" w:hAnsi="Arial" w:cs="Arial"/>
          <w:color w:val="000000"/>
          <w:lang w:val="en-US"/>
        </w:rPr>
        <w:t>Grid Ref:</w:t>
      </w:r>
      <w:r w:rsidR="00F50A12" w:rsidRPr="00F50A12">
        <w:rPr>
          <w:rFonts w:ascii="Arial" w:hAnsi="Arial" w:cs="Arial"/>
          <w:color w:val="000000"/>
          <w:lang w:val="en-US"/>
        </w:rPr>
        <w:t xml:space="preserve"> </w:t>
      </w:r>
      <w:r w:rsidR="00CC0457">
        <w:rPr>
          <w:rFonts w:ascii="Arial" w:hAnsi="Arial" w:cs="Arial"/>
          <w:color w:val="000000"/>
          <w:lang w:val="en-US"/>
        </w:rPr>
        <w:t>547837, 135803</w:t>
      </w:r>
    </w:p>
    <w:p w14:paraId="762421F0" w14:textId="6CE21B5C" w:rsidR="0095699B" w:rsidRDefault="0095699B" w:rsidP="0095699B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ab/>
        <w:t xml:space="preserve">  </w:t>
      </w:r>
      <w:r w:rsidR="00CC0457">
        <w:rPr>
          <w:rFonts w:ascii="Arial" w:hAnsi="Arial" w:cs="Arial"/>
          <w:color w:val="000000"/>
          <w:lang w:val="en-US"/>
        </w:rPr>
        <w:t>A5827 B2100 Cat St, Upper Hartfield, by “Tree Tops”</w:t>
      </w:r>
    </w:p>
    <w:p w14:paraId="6336E6AD" w14:textId="3F7BFAC0" w:rsidR="0095699B" w:rsidRDefault="0095699B" w:rsidP="0095699B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  <w:t xml:space="preserve">  Grid Ref: </w:t>
      </w:r>
      <w:r w:rsidR="00CC0457">
        <w:rPr>
          <w:rFonts w:ascii="Arial" w:hAnsi="Arial" w:cs="Arial"/>
          <w:color w:val="000000"/>
          <w:lang w:val="en-US"/>
        </w:rPr>
        <w:t>546496, 134645</w:t>
      </w:r>
    </w:p>
    <w:p w14:paraId="124F5BDD" w14:textId="312D4041" w:rsidR="00CC0457" w:rsidRDefault="00CC0457" w:rsidP="0095699B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  <w:t xml:space="preserve">  A5828 B2100 </w:t>
      </w:r>
      <w:proofErr w:type="spellStart"/>
      <w:r>
        <w:rPr>
          <w:rFonts w:ascii="Arial" w:hAnsi="Arial" w:cs="Arial"/>
          <w:color w:val="000000"/>
          <w:lang w:val="en-US"/>
        </w:rPr>
        <w:t>Gailipot</w:t>
      </w:r>
      <w:proofErr w:type="spellEnd"/>
      <w:r>
        <w:rPr>
          <w:rFonts w:ascii="Arial" w:hAnsi="Arial" w:cs="Arial"/>
          <w:color w:val="000000"/>
          <w:lang w:val="en-US"/>
        </w:rPr>
        <w:t xml:space="preserve"> Hill, Gallipot St, by “</w:t>
      </w:r>
      <w:proofErr w:type="spellStart"/>
      <w:r>
        <w:rPr>
          <w:rFonts w:ascii="Arial" w:hAnsi="Arial" w:cs="Arial"/>
          <w:color w:val="000000"/>
          <w:lang w:val="en-US"/>
        </w:rPr>
        <w:t>Pagnell</w:t>
      </w:r>
      <w:proofErr w:type="spellEnd"/>
      <w:r>
        <w:rPr>
          <w:rFonts w:ascii="Arial" w:hAnsi="Arial" w:cs="Arial"/>
          <w:color w:val="000000"/>
          <w:lang w:val="en-US"/>
        </w:rPr>
        <w:t xml:space="preserve"> Cottages”</w:t>
      </w:r>
    </w:p>
    <w:p w14:paraId="3006DC66" w14:textId="63656441" w:rsidR="00CC0457" w:rsidRDefault="00CC0457" w:rsidP="0095699B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  <w:t xml:space="preserve">  Grid Ref: 547100, 135067</w:t>
      </w:r>
    </w:p>
    <w:p w14:paraId="43C406CD" w14:textId="4AFCFCF2" w:rsidR="00CC0457" w:rsidRDefault="00CC0457" w:rsidP="0095699B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  <w:t xml:space="preserve">  A5829 B2026 Jib Jack Hill, Hartfield, by </w:t>
      </w:r>
      <w:proofErr w:type="spellStart"/>
      <w:r>
        <w:rPr>
          <w:rFonts w:ascii="Arial" w:hAnsi="Arial" w:cs="Arial"/>
          <w:color w:val="000000"/>
          <w:lang w:val="en-US"/>
        </w:rPr>
        <w:t>Cotchford</w:t>
      </w:r>
      <w:proofErr w:type="spellEnd"/>
      <w:r>
        <w:rPr>
          <w:rFonts w:ascii="Arial" w:hAnsi="Arial" w:cs="Arial"/>
          <w:color w:val="000000"/>
          <w:lang w:val="en-US"/>
        </w:rPr>
        <w:t xml:space="preserve"> Lane</w:t>
      </w:r>
    </w:p>
    <w:p w14:paraId="6680B37E" w14:textId="5061FA8E" w:rsidR="00CC0457" w:rsidRPr="00F50A12" w:rsidRDefault="00CC0457" w:rsidP="0095699B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  <w:t xml:space="preserve">  Grid Ref: 547777, 134581</w:t>
      </w:r>
    </w:p>
    <w:p w14:paraId="0E394810" w14:textId="77777777" w:rsidR="00CC0457" w:rsidRDefault="00CC0457" w:rsidP="0095699B">
      <w:pPr>
        <w:autoSpaceDE w:val="0"/>
        <w:autoSpaceDN w:val="0"/>
        <w:adjustRightInd w:val="0"/>
        <w:spacing w:after="113"/>
        <w:ind w:left="2160" w:hanging="2160"/>
        <w:jc w:val="both"/>
        <w:rPr>
          <w:rFonts w:ascii="Arial" w:hAnsi="Arial" w:cs="Arial"/>
          <w:b/>
          <w:color w:val="000000"/>
          <w:lang w:val="en-US"/>
        </w:rPr>
      </w:pPr>
    </w:p>
    <w:p w14:paraId="4C3C69AB" w14:textId="0F3C0FDD" w:rsidR="00095476" w:rsidRPr="0095699B" w:rsidRDefault="00BF2C61" w:rsidP="0095699B">
      <w:pPr>
        <w:autoSpaceDE w:val="0"/>
        <w:autoSpaceDN w:val="0"/>
        <w:adjustRightInd w:val="0"/>
        <w:spacing w:after="113"/>
        <w:ind w:left="2160" w:hanging="2160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>Monitoring Period:</w:t>
      </w:r>
      <w:r w:rsidR="007E2A28">
        <w:rPr>
          <w:rFonts w:ascii="Arial" w:hAnsi="Arial" w:cs="Arial"/>
          <w:b/>
          <w:color w:val="000000"/>
          <w:lang w:val="en-US"/>
        </w:rPr>
        <w:t xml:space="preserve"> </w:t>
      </w:r>
      <w:r w:rsidR="00095476">
        <w:rPr>
          <w:rFonts w:ascii="Arial" w:hAnsi="Arial" w:cs="Arial"/>
          <w:b/>
          <w:color w:val="000000"/>
          <w:lang w:val="en-US"/>
        </w:rPr>
        <w:t xml:space="preserve">to </w:t>
      </w:r>
      <w:r w:rsidR="00CC0457">
        <w:rPr>
          <w:rFonts w:ascii="Arial" w:hAnsi="Arial" w:cs="Arial"/>
          <w:b/>
          <w:color w:val="000000"/>
          <w:lang w:val="en-US"/>
        </w:rPr>
        <w:t>22 April</w:t>
      </w:r>
      <w:r w:rsidR="00FB2C9D">
        <w:rPr>
          <w:rFonts w:ascii="Arial" w:hAnsi="Arial" w:cs="Arial"/>
          <w:b/>
          <w:color w:val="000000"/>
          <w:lang w:val="en-US"/>
        </w:rPr>
        <w:t xml:space="preserve"> to </w:t>
      </w:r>
      <w:r w:rsidR="00CC0457">
        <w:rPr>
          <w:rFonts w:ascii="Arial" w:hAnsi="Arial" w:cs="Arial"/>
          <w:b/>
          <w:color w:val="000000"/>
          <w:lang w:val="en-US"/>
        </w:rPr>
        <w:t>30 April</w:t>
      </w:r>
      <w:r w:rsidR="00CE36A4">
        <w:rPr>
          <w:rFonts w:ascii="Arial" w:hAnsi="Arial" w:cs="Arial"/>
          <w:b/>
          <w:color w:val="000000"/>
          <w:lang w:val="en-US"/>
        </w:rPr>
        <w:t xml:space="preserve"> 20</w:t>
      </w:r>
      <w:r w:rsidR="00CC0457">
        <w:rPr>
          <w:rFonts w:ascii="Arial" w:hAnsi="Arial" w:cs="Arial"/>
          <w:b/>
          <w:color w:val="000000"/>
          <w:lang w:val="en-US"/>
        </w:rPr>
        <w:t>21</w:t>
      </w:r>
    </w:p>
    <w:p w14:paraId="098DDDB7" w14:textId="77777777" w:rsidR="00CC0457" w:rsidRDefault="00CC0457" w:rsidP="00BF2C61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b/>
          <w:color w:val="000000"/>
          <w:lang w:val="en-US"/>
        </w:rPr>
      </w:pPr>
    </w:p>
    <w:p w14:paraId="44AE9166" w14:textId="542E26A8" w:rsidR="00BF2C61" w:rsidRDefault="00BF2C61" w:rsidP="00BF2C61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Methodology: </w:t>
      </w:r>
      <w:r>
        <w:rPr>
          <w:rFonts w:ascii="Arial" w:hAnsi="Arial" w:cs="Arial"/>
          <w:color w:val="000000"/>
          <w:lang w:val="en-US"/>
        </w:rPr>
        <w:t>The survey was carried out using a Speed Detection Radar (SDR), attached to a post at the location.</w:t>
      </w:r>
    </w:p>
    <w:p w14:paraId="328CD680" w14:textId="77777777" w:rsidR="00CC0457" w:rsidRDefault="00CC0457" w:rsidP="00BF2C6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b/>
          <w:bCs/>
        </w:rPr>
      </w:pPr>
    </w:p>
    <w:p w14:paraId="780CCC72" w14:textId="76AEFF80" w:rsidR="00BF2C61" w:rsidRDefault="00BF2C61" w:rsidP="00BF2C61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b/>
          <w:bCs/>
          <w:color w:val="000000"/>
          <w:lang w:val="en-US"/>
        </w:rPr>
      </w:pPr>
      <w:r>
        <w:rPr>
          <w:rFonts w:ascii="Arial" w:hAnsi="Arial" w:cs="Arial"/>
          <w:b/>
          <w:bCs/>
        </w:rPr>
        <w:t>Results</w:t>
      </w:r>
      <w:r w:rsidR="00944812">
        <w:rPr>
          <w:rFonts w:ascii="Arial" w:hAnsi="Arial" w:cs="Arial"/>
          <w:b/>
          <w:bCs/>
        </w:rPr>
        <w:t>:</w:t>
      </w:r>
    </w:p>
    <w:p w14:paraId="1E0C1BD1" w14:textId="77777777" w:rsidR="001213B5" w:rsidRDefault="00BF2C61" w:rsidP="00BF2C61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The volume and speed of traffic were recorded and the results are displayed as summaries.</w:t>
      </w:r>
    </w:p>
    <w:p w14:paraId="73727706" w14:textId="77777777" w:rsidR="00CC0457" w:rsidRDefault="00CC0457" w:rsidP="00BB5DFC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</w:p>
    <w:p w14:paraId="5193D1B4" w14:textId="2BB88F09" w:rsidR="00BF2C61" w:rsidRDefault="00BF2C61" w:rsidP="00BB5DFC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The average 85</w:t>
      </w:r>
      <w:r>
        <w:rPr>
          <w:rFonts w:ascii="Arial" w:hAnsi="Arial" w:cs="Arial"/>
          <w:color w:val="000000"/>
          <w:vertAlign w:val="superscript"/>
          <w:lang w:val="en-US"/>
        </w:rPr>
        <w:t>th</w:t>
      </w:r>
      <w:r>
        <w:rPr>
          <w:rFonts w:ascii="Arial" w:hAnsi="Arial" w:cs="Arial"/>
          <w:color w:val="000000"/>
          <w:lang w:val="en-US"/>
        </w:rPr>
        <w:t xml:space="preserve"> percentile speed over </w:t>
      </w:r>
      <w:r w:rsidR="00CC0457">
        <w:rPr>
          <w:rFonts w:ascii="Arial" w:hAnsi="Arial" w:cs="Arial"/>
          <w:color w:val="000000"/>
          <w:lang w:val="en-US"/>
        </w:rPr>
        <w:t>twenty-four</w:t>
      </w:r>
      <w:r>
        <w:rPr>
          <w:rFonts w:ascii="Arial" w:hAnsi="Arial" w:cs="Arial"/>
          <w:color w:val="000000"/>
          <w:lang w:val="en-US"/>
        </w:rPr>
        <w:t xml:space="preserve"> hours was recorded as:</w:t>
      </w:r>
    </w:p>
    <w:p w14:paraId="6FB5D662" w14:textId="77777777" w:rsidR="00CC0457" w:rsidRDefault="00CC0457" w:rsidP="00BB5DFC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</w:p>
    <w:p w14:paraId="2EE0C9BF" w14:textId="4D6A8A7E" w:rsidR="00B07B7D" w:rsidRDefault="007D2EF5" w:rsidP="00B07B7D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</w:t>
      </w:r>
      <w:r w:rsidR="00485351">
        <w:rPr>
          <w:rFonts w:ascii="Arial" w:hAnsi="Arial" w:cs="Arial"/>
          <w:color w:val="000000"/>
          <w:lang w:val="en-US"/>
        </w:rPr>
        <w:t>5</w:t>
      </w:r>
      <w:r w:rsidR="00CC0457">
        <w:rPr>
          <w:rFonts w:ascii="Arial" w:hAnsi="Arial" w:cs="Arial"/>
          <w:color w:val="000000"/>
          <w:lang w:val="en-US"/>
        </w:rPr>
        <w:t>825</w:t>
      </w:r>
      <w:r w:rsidR="0095699B">
        <w:rPr>
          <w:rFonts w:ascii="Arial" w:hAnsi="Arial" w:cs="Arial"/>
          <w:color w:val="000000"/>
          <w:lang w:val="en-US"/>
        </w:rPr>
        <w:tab/>
      </w:r>
      <w:r w:rsidR="00242E6F">
        <w:rPr>
          <w:rFonts w:ascii="Arial" w:hAnsi="Arial" w:cs="Arial"/>
          <w:color w:val="000000"/>
          <w:lang w:val="en-US"/>
        </w:rPr>
        <w:tab/>
      </w:r>
      <w:r w:rsidR="00660D98">
        <w:rPr>
          <w:rFonts w:ascii="Arial" w:hAnsi="Arial" w:cs="Arial"/>
          <w:color w:val="000000"/>
          <w:lang w:val="en-US"/>
        </w:rPr>
        <w:t>east</w:t>
      </w:r>
      <w:r w:rsidR="0013409F">
        <w:rPr>
          <w:rFonts w:ascii="Arial" w:hAnsi="Arial" w:cs="Arial"/>
          <w:color w:val="000000"/>
          <w:lang w:val="en-US"/>
        </w:rPr>
        <w:t>bound</w:t>
      </w:r>
      <w:r w:rsidR="00EE1C3F">
        <w:rPr>
          <w:rFonts w:ascii="Arial" w:hAnsi="Arial" w:cs="Arial"/>
          <w:color w:val="000000"/>
          <w:lang w:val="en-US"/>
        </w:rPr>
        <w:tab/>
      </w:r>
      <w:r w:rsidR="00EE1C3F">
        <w:rPr>
          <w:rFonts w:ascii="Arial" w:hAnsi="Arial" w:cs="Arial"/>
          <w:color w:val="000000"/>
          <w:lang w:val="en-US"/>
        </w:rPr>
        <w:tab/>
      </w:r>
      <w:r w:rsidR="0095699B">
        <w:rPr>
          <w:rFonts w:ascii="Arial" w:hAnsi="Arial" w:cs="Arial"/>
          <w:color w:val="000000"/>
          <w:lang w:val="en-US"/>
        </w:rPr>
        <w:t>3</w:t>
      </w:r>
      <w:r w:rsidR="00CC0457">
        <w:rPr>
          <w:rFonts w:ascii="Arial" w:hAnsi="Arial" w:cs="Arial"/>
          <w:color w:val="000000"/>
          <w:lang w:val="en-US"/>
        </w:rPr>
        <w:t>7</w:t>
      </w:r>
      <w:r w:rsidR="00660D98">
        <w:rPr>
          <w:rFonts w:ascii="Arial" w:hAnsi="Arial" w:cs="Arial"/>
          <w:color w:val="000000"/>
          <w:lang w:val="en-US"/>
        </w:rPr>
        <w:t xml:space="preserve"> </w:t>
      </w:r>
      <w:r w:rsidR="00B07B7D">
        <w:rPr>
          <w:rFonts w:ascii="Arial" w:hAnsi="Arial" w:cs="Arial"/>
          <w:color w:val="000000"/>
          <w:lang w:val="en-US"/>
        </w:rPr>
        <w:t>miles per hour</w:t>
      </w:r>
    </w:p>
    <w:p w14:paraId="00A878AF" w14:textId="11A80534" w:rsidR="00D078C7" w:rsidRDefault="00EE1C3F" w:rsidP="00C0540E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 w:rsidR="00660D98">
        <w:rPr>
          <w:rFonts w:ascii="Arial" w:hAnsi="Arial" w:cs="Arial"/>
          <w:color w:val="000000"/>
          <w:lang w:val="en-US"/>
        </w:rPr>
        <w:t>west</w:t>
      </w:r>
      <w:r>
        <w:rPr>
          <w:rFonts w:ascii="Arial" w:hAnsi="Arial" w:cs="Arial"/>
          <w:color w:val="000000"/>
          <w:lang w:val="en-US"/>
        </w:rPr>
        <w:t>bound</w:t>
      </w:r>
      <w:r>
        <w:rPr>
          <w:rFonts w:ascii="Arial" w:hAnsi="Arial" w:cs="Arial"/>
          <w:color w:val="000000"/>
          <w:lang w:val="en-US"/>
        </w:rPr>
        <w:tab/>
      </w:r>
      <w:r w:rsidR="00BA7011">
        <w:rPr>
          <w:rFonts w:ascii="Arial" w:hAnsi="Arial" w:cs="Arial"/>
          <w:color w:val="000000"/>
          <w:lang w:val="en-US"/>
        </w:rPr>
        <w:tab/>
      </w:r>
      <w:r w:rsidR="0095699B">
        <w:rPr>
          <w:rFonts w:ascii="Arial" w:hAnsi="Arial" w:cs="Arial"/>
          <w:color w:val="000000"/>
          <w:lang w:val="en-US"/>
        </w:rPr>
        <w:t>3</w:t>
      </w:r>
      <w:r w:rsidR="00CC0457">
        <w:rPr>
          <w:rFonts w:ascii="Arial" w:hAnsi="Arial" w:cs="Arial"/>
          <w:color w:val="000000"/>
          <w:lang w:val="en-US"/>
        </w:rPr>
        <w:t>5</w:t>
      </w:r>
      <w:r w:rsidR="006F21D4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miles per hour</w:t>
      </w:r>
    </w:p>
    <w:p w14:paraId="5A2A9250" w14:textId="6D00A66D" w:rsidR="00491290" w:rsidRDefault="0095699B" w:rsidP="00C0540E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A5</w:t>
      </w:r>
      <w:r w:rsidR="00CC0457">
        <w:rPr>
          <w:rFonts w:ascii="Arial" w:hAnsi="Arial" w:cs="Arial"/>
          <w:color w:val="000000"/>
          <w:lang w:val="en-US"/>
        </w:rPr>
        <w:t>826</w:t>
      </w:r>
      <w:r w:rsidR="00491290">
        <w:rPr>
          <w:rFonts w:ascii="Arial" w:hAnsi="Arial" w:cs="Arial"/>
          <w:color w:val="000000"/>
          <w:lang w:val="en-US"/>
        </w:rPr>
        <w:tab/>
      </w:r>
      <w:r w:rsidR="00491290">
        <w:rPr>
          <w:rFonts w:ascii="Arial" w:hAnsi="Arial" w:cs="Arial"/>
          <w:color w:val="000000"/>
          <w:lang w:val="en-US"/>
        </w:rPr>
        <w:tab/>
      </w:r>
      <w:r w:rsidR="00CC0457">
        <w:rPr>
          <w:rFonts w:ascii="Arial" w:hAnsi="Arial" w:cs="Arial"/>
          <w:color w:val="000000"/>
          <w:lang w:val="en-US"/>
        </w:rPr>
        <w:t>north</w:t>
      </w:r>
      <w:r w:rsidR="00491290">
        <w:rPr>
          <w:rFonts w:ascii="Arial" w:hAnsi="Arial" w:cs="Arial"/>
          <w:color w:val="000000"/>
          <w:lang w:val="en-US"/>
        </w:rPr>
        <w:t>bound</w:t>
      </w:r>
      <w:r w:rsidR="00491290">
        <w:rPr>
          <w:rFonts w:ascii="Arial" w:hAnsi="Arial" w:cs="Arial"/>
          <w:color w:val="000000"/>
          <w:lang w:val="en-US"/>
        </w:rPr>
        <w:tab/>
      </w:r>
      <w:r w:rsidR="00491290">
        <w:rPr>
          <w:rFonts w:ascii="Arial" w:hAnsi="Arial" w:cs="Arial"/>
          <w:color w:val="000000"/>
          <w:lang w:val="en-US"/>
        </w:rPr>
        <w:tab/>
      </w:r>
      <w:r w:rsidR="00CC0457">
        <w:rPr>
          <w:rFonts w:ascii="Arial" w:hAnsi="Arial" w:cs="Arial"/>
          <w:color w:val="000000"/>
          <w:lang w:val="en-US"/>
        </w:rPr>
        <w:t>32</w:t>
      </w:r>
      <w:r w:rsidR="00FB2C9D">
        <w:rPr>
          <w:rFonts w:ascii="Arial" w:hAnsi="Arial" w:cs="Arial"/>
          <w:color w:val="000000"/>
          <w:lang w:val="en-US"/>
        </w:rPr>
        <w:t xml:space="preserve"> </w:t>
      </w:r>
      <w:r w:rsidR="00491290">
        <w:rPr>
          <w:rFonts w:ascii="Arial" w:hAnsi="Arial" w:cs="Arial"/>
          <w:color w:val="000000"/>
          <w:lang w:val="en-US"/>
        </w:rPr>
        <w:t>miles per hour</w:t>
      </w:r>
    </w:p>
    <w:p w14:paraId="2E3BDE82" w14:textId="5A04DC19" w:rsidR="00491290" w:rsidRDefault="00491290" w:rsidP="00C0540E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 w:rsidR="00CC0457">
        <w:rPr>
          <w:rFonts w:ascii="Arial" w:hAnsi="Arial" w:cs="Arial"/>
          <w:color w:val="000000"/>
          <w:lang w:val="en-US"/>
        </w:rPr>
        <w:t>south</w:t>
      </w:r>
      <w:r>
        <w:rPr>
          <w:rFonts w:ascii="Arial" w:hAnsi="Arial" w:cs="Arial"/>
          <w:color w:val="000000"/>
          <w:lang w:val="en-US"/>
        </w:rPr>
        <w:t>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 w:rsidR="00CC0457">
        <w:rPr>
          <w:rFonts w:ascii="Arial" w:hAnsi="Arial" w:cs="Arial"/>
          <w:color w:val="000000"/>
          <w:lang w:val="en-US"/>
        </w:rPr>
        <w:t>30</w:t>
      </w:r>
      <w:r w:rsidR="00FB6238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miles per hour</w:t>
      </w:r>
    </w:p>
    <w:p w14:paraId="49D3DF31" w14:textId="1C290451" w:rsidR="0095699B" w:rsidRDefault="0095699B" w:rsidP="00C0540E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A5</w:t>
      </w:r>
      <w:r w:rsidR="00CC0457">
        <w:rPr>
          <w:rFonts w:ascii="Arial" w:hAnsi="Arial" w:cs="Arial"/>
          <w:color w:val="000000"/>
          <w:lang w:val="en-US"/>
        </w:rPr>
        <w:t>827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eastbound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 w:rsidR="00CC0457">
        <w:rPr>
          <w:rFonts w:ascii="Arial" w:hAnsi="Arial" w:cs="Arial"/>
          <w:color w:val="000000"/>
          <w:lang w:val="en-US"/>
        </w:rPr>
        <w:t>46</w:t>
      </w:r>
      <w:r>
        <w:rPr>
          <w:rFonts w:ascii="Arial" w:hAnsi="Arial" w:cs="Arial"/>
          <w:color w:val="000000"/>
          <w:lang w:val="en-US"/>
        </w:rPr>
        <w:t xml:space="preserve"> miles per hour</w:t>
      </w:r>
    </w:p>
    <w:p w14:paraId="60263CF5" w14:textId="6C975EAE" w:rsidR="00FB6238" w:rsidRDefault="0095699B" w:rsidP="0095699B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westbound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 w:rsidR="00CC0457">
        <w:rPr>
          <w:rFonts w:ascii="Arial" w:hAnsi="Arial" w:cs="Arial"/>
          <w:color w:val="000000"/>
          <w:lang w:val="en-US"/>
        </w:rPr>
        <w:t>43</w:t>
      </w:r>
      <w:r>
        <w:rPr>
          <w:rFonts w:ascii="Arial" w:hAnsi="Arial" w:cs="Arial"/>
          <w:color w:val="000000"/>
          <w:lang w:val="en-US"/>
        </w:rPr>
        <w:t xml:space="preserve"> miles per hour</w:t>
      </w:r>
    </w:p>
    <w:p w14:paraId="06182F74" w14:textId="5C03C501" w:rsidR="00CC0457" w:rsidRDefault="00CC0457" w:rsidP="0095699B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A5828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eastbound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44 miles per hour</w:t>
      </w:r>
    </w:p>
    <w:p w14:paraId="17A98E95" w14:textId="7809DDED" w:rsidR="00CC0457" w:rsidRDefault="00CC0457" w:rsidP="0095699B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westbound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46 miles per hour</w:t>
      </w:r>
    </w:p>
    <w:p w14:paraId="2D93BDF1" w14:textId="17ED3558" w:rsidR="00CC0457" w:rsidRDefault="00CC0457" w:rsidP="0095699B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A5829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northbound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46 miles per hour</w:t>
      </w:r>
    </w:p>
    <w:p w14:paraId="02244172" w14:textId="216B1706" w:rsidR="00CC0457" w:rsidRPr="0095699B" w:rsidRDefault="00CC0457" w:rsidP="0095699B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southbound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55 miles per hour</w:t>
      </w:r>
    </w:p>
    <w:p w14:paraId="45AAAD50" w14:textId="77777777" w:rsidR="00CC0457" w:rsidRDefault="00CC0457" w:rsidP="00EE1C3F">
      <w:pPr>
        <w:tabs>
          <w:tab w:val="left" w:pos="720"/>
          <w:tab w:val="left" w:pos="1440"/>
          <w:tab w:val="left" w:pos="2160"/>
          <w:tab w:val="left" w:pos="3600"/>
        </w:tabs>
        <w:autoSpaceDE w:val="0"/>
        <w:autoSpaceDN w:val="0"/>
        <w:adjustRightInd w:val="0"/>
        <w:spacing w:after="113"/>
        <w:jc w:val="both"/>
        <w:rPr>
          <w:rFonts w:ascii="Arial" w:hAnsi="Arial" w:cs="Arial"/>
          <w:i/>
          <w:color w:val="000000"/>
          <w:sz w:val="20"/>
          <w:szCs w:val="20"/>
          <w:lang w:val="en-US"/>
        </w:rPr>
      </w:pPr>
    </w:p>
    <w:p w14:paraId="35FD5AE5" w14:textId="3FDE13CE" w:rsidR="00CC0457" w:rsidRDefault="005A4D3E" w:rsidP="00EE1C3F">
      <w:pPr>
        <w:tabs>
          <w:tab w:val="left" w:pos="720"/>
          <w:tab w:val="left" w:pos="1440"/>
          <w:tab w:val="left" w:pos="2160"/>
          <w:tab w:val="left" w:pos="3600"/>
        </w:tabs>
        <w:autoSpaceDE w:val="0"/>
        <w:autoSpaceDN w:val="0"/>
        <w:adjustRightInd w:val="0"/>
        <w:spacing w:after="113"/>
        <w:jc w:val="both"/>
        <w:rPr>
          <w:rFonts w:ascii="Arial" w:hAnsi="Arial" w:cs="Arial"/>
          <w:i/>
          <w:color w:val="000000"/>
          <w:sz w:val="20"/>
          <w:szCs w:val="20"/>
          <w:lang w:val="en-US"/>
        </w:rPr>
      </w:pPr>
      <w:r w:rsidRPr="00BB5DFC">
        <w:rPr>
          <w:rFonts w:ascii="Arial" w:hAnsi="Arial" w:cs="Arial"/>
          <w:i/>
          <w:color w:val="000000"/>
          <w:sz w:val="20"/>
          <w:szCs w:val="20"/>
          <w:lang w:val="en-US"/>
        </w:rPr>
        <w:t>The 85</w:t>
      </w:r>
      <w:r w:rsidRPr="00BB5DFC">
        <w:rPr>
          <w:rFonts w:ascii="Arial" w:hAnsi="Arial" w:cs="Arial"/>
          <w:i/>
          <w:color w:val="000000"/>
          <w:sz w:val="20"/>
          <w:szCs w:val="20"/>
          <w:vertAlign w:val="superscript"/>
          <w:lang w:val="en-US"/>
        </w:rPr>
        <w:t>th</w:t>
      </w:r>
      <w:r w:rsidRPr="00BB5DF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 percentile speed is the s</w:t>
      </w:r>
      <w:r>
        <w:rPr>
          <w:rFonts w:ascii="Arial" w:hAnsi="Arial" w:cs="Arial"/>
          <w:i/>
          <w:color w:val="000000"/>
          <w:sz w:val="20"/>
          <w:szCs w:val="20"/>
          <w:lang w:val="en-US"/>
        </w:rPr>
        <w:t>peed at, or below, which 85 per</w:t>
      </w:r>
      <w:r w:rsidRPr="00BB5DFC">
        <w:rPr>
          <w:rFonts w:ascii="Arial" w:hAnsi="Arial" w:cs="Arial"/>
          <w:i/>
          <w:color w:val="000000"/>
          <w:sz w:val="20"/>
          <w:szCs w:val="20"/>
          <w:lang w:val="en-US"/>
        </w:rPr>
        <w:t>cent of the traffic is travelling, or viewed another way, the sp</w:t>
      </w:r>
      <w:r>
        <w:rPr>
          <w:rFonts w:ascii="Arial" w:hAnsi="Arial" w:cs="Arial"/>
          <w:i/>
          <w:color w:val="000000"/>
          <w:sz w:val="20"/>
          <w:szCs w:val="20"/>
          <w:lang w:val="en-US"/>
        </w:rPr>
        <w:t>eed that only 15 per</w:t>
      </w:r>
      <w:r w:rsidRPr="00BB5DFC">
        <w:rPr>
          <w:rFonts w:ascii="Arial" w:hAnsi="Arial" w:cs="Arial"/>
          <w:i/>
          <w:color w:val="000000"/>
          <w:sz w:val="20"/>
          <w:szCs w:val="20"/>
          <w:lang w:val="en-US"/>
        </w:rPr>
        <w:t>cent of drivers exceed.</w:t>
      </w:r>
    </w:p>
    <w:p w14:paraId="5394DF81" w14:textId="62540EF4" w:rsidR="007D2EF5" w:rsidRPr="00CC0457" w:rsidRDefault="00CC0457" w:rsidP="00CC0457">
      <w:pPr>
        <w:rPr>
          <w:rFonts w:ascii="Arial" w:hAnsi="Arial" w:cs="Arial"/>
          <w:i/>
          <w:color w:val="000000"/>
          <w:sz w:val="20"/>
          <w:szCs w:val="20"/>
          <w:lang w:val="en-US"/>
        </w:rPr>
      </w:pPr>
      <w:r>
        <w:rPr>
          <w:rFonts w:ascii="Arial" w:hAnsi="Arial" w:cs="Arial"/>
          <w:i/>
          <w:color w:val="000000"/>
          <w:sz w:val="20"/>
          <w:szCs w:val="20"/>
          <w:lang w:val="en-US"/>
        </w:rPr>
        <w:br w:type="page"/>
      </w:r>
    </w:p>
    <w:p w14:paraId="114F2950" w14:textId="0BCAC92F" w:rsidR="00B07B7D" w:rsidRDefault="005A4D3E" w:rsidP="005A4D3E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lastRenderedPageBreak/>
        <w:t xml:space="preserve">The average speed over </w:t>
      </w:r>
      <w:r w:rsidR="00CC0457">
        <w:rPr>
          <w:rFonts w:ascii="Arial" w:hAnsi="Arial" w:cs="Arial"/>
          <w:color w:val="000000"/>
          <w:lang w:val="en-US"/>
        </w:rPr>
        <w:t>twenty-four</w:t>
      </w:r>
      <w:r>
        <w:rPr>
          <w:rFonts w:ascii="Arial" w:hAnsi="Arial" w:cs="Arial"/>
          <w:color w:val="000000"/>
          <w:lang w:val="en-US"/>
        </w:rPr>
        <w:t xml:space="preserve"> hours was recorded as</w:t>
      </w:r>
      <w:r w:rsidR="00794428">
        <w:rPr>
          <w:rFonts w:ascii="Arial" w:hAnsi="Arial" w:cs="Arial"/>
          <w:color w:val="000000"/>
          <w:lang w:val="en-US"/>
        </w:rPr>
        <w:t>:</w:t>
      </w:r>
    </w:p>
    <w:p w14:paraId="7D94D1EF" w14:textId="77777777" w:rsidR="00CC0457" w:rsidRDefault="00CC0457" w:rsidP="005A4D3E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</w:p>
    <w:p w14:paraId="003D6245" w14:textId="46C40A71" w:rsidR="00CC0457" w:rsidRDefault="00CC0457" w:rsidP="00CC0457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A5825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eastbound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3</w:t>
      </w:r>
      <w:r>
        <w:rPr>
          <w:rFonts w:ascii="Arial" w:hAnsi="Arial" w:cs="Arial"/>
          <w:color w:val="000000"/>
          <w:lang w:val="en-US"/>
        </w:rPr>
        <w:t>1</w:t>
      </w:r>
      <w:r>
        <w:rPr>
          <w:rFonts w:ascii="Arial" w:hAnsi="Arial" w:cs="Arial"/>
          <w:color w:val="000000"/>
          <w:lang w:val="en-US"/>
        </w:rPr>
        <w:t xml:space="preserve"> miles per hour</w:t>
      </w:r>
    </w:p>
    <w:p w14:paraId="4DEF98EE" w14:textId="38739198" w:rsidR="00CC0457" w:rsidRDefault="00CC0457" w:rsidP="00CC0457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westbound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>29</w:t>
      </w:r>
      <w:r>
        <w:rPr>
          <w:rFonts w:ascii="Arial" w:hAnsi="Arial" w:cs="Arial"/>
          <w:color w:val="000000"/>
          <w:lang w:val="en-US"/>
        </w:rPr>
        <w:t xml:space="preserve"> miles per hour</w:t>
      </w:r>
    </w:p>
    <w:p w14:paraId="7BCAAE36" w14:textId="0A77DD7E" w:rsidR="00CC0457" w:rsidRDefault="00CC0457" w:rsidP="00CC0457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A5826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northbound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>26</w:t>
      </w:r>
      <w:r>
        <w:rPr>
          <w:rFonts w:ascii="Arial" w:hAnsi="Arial" w:cs="Arial"/>
          <w:color w:val="000000"/>
          <w:lang w:val="en-US"/>
        </w:rPr>
        <w:t xml:space="preserve"> miles per hour</w:t>
      </w:r>
    </w:p>
    <w:p w14:paraId="298A4E58" w14:textId="39F997AE" w:rsidR="00CC0457" w:rsidRDefault="00CC0457" w:rsidP="00CC0457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southbound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>24</w:t>
      </w:r>
      <w:r>
        <w:rPr>
          <w:rFonts w:ascii="Arial" w:hAnsi="Arial" w:cs="Arial"/>
          <w:color w:val="000000"/>
          <w:lang w:val="en-US"/>
        </w:rPr>
        <w:t xml:space="preserve"> miles per hour</w:t>
      </w:r>
    </w:p>
    <w:p w14:paraId="39EC6235" w14:textId="753BA4F5" w:rsidR="00CC0457" w:rsidRDefault="00CC0457" w:rsidP="00CC0457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A5827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eastbound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>39</w:t>
      </w:r>
      <w:r>
        <w:rPr>
          <w:rFonts w:ascii="Arial" w:hAnsi="Arial" w:cs="Arial"/>
          <w:color w:val="000000"/>
          <w:lang w:val="en-US"/>
        </w:rPr>
        <w:t xml:space="preserve"> miles per hour</w:t>
      </w:r>
    </w:p>
    <w:p w14:paraId="3C8055BC" w14:textId="3BF2AC62" w:rsidR="00CC0457" w:rsidRDefault="00CC0457" w:rsidP="00CC0457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westbound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>36</w:t>
      </w:r>
      <w:r>
        <w:rPr>
          <w:rFonts w:ascii="Arial" w:hAnsi="Arial" w:cs="Arial"/>
          <w:color w:val="000000"/>
          <w:lang w:val="en-US"/>
        </w:rPr>
        <w:t xml:space="preserve"> miles per hour</w:t>
      </w:r>
    </w:p>
    <w:p w14:paraId="2265D5E8" w14:textId="346CB172" w:rsidR="00CC0457" w:rsidRDefault="00CC0457" w:rsidP="00CC0457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A5828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eastbound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>37</w:t>
      </w:r>
      <w:r>
        <w:rPr>
          <w:rFonts w:ascii="Arial" w:hAnsi="Arial" w:cs="Arial"/>
          <w:color w:val="000000"/>
          <w:lang w:val="en-US"/>
        </w:rPr>
        <w:t xml:space="preserve"> miles per hour</w:t>
      </w:r>
    </w:p>
    <w:p w14:paraId="37CBD922" w14:textId="74A646AC" w:rsidR="00CC0457" w:rsidRDefault="00CC0457" w:rsidP="00CC0457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westbound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>39</w:t>
      </w:r>
      <w:r>
        <w:rPr>
          <w:rFonts w:ascii="Arial" w:hAnsi="Arial" w:cs="Arial"/>
          <w:color w:val="000000"/>
          <w:lang w:val="en-US"/>
        </w:rPr>
        <w:t xml:space="preserve"> miles per hour</w:t>
      </w:r>
    </w:p>
    <w:p w14:paraId="2255BB81" w14:textId="69DA50CE" w:rsidR="00CC0457" w:rsidRDefault="00CC0457" w:rsidP="00CC0457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A5829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northbound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>38</w:t>
      </w:r>
      <w:r>
        <w:rPr>
          <w:rFonts w:ascii="Arial" w:hAnsi="Arial" w:cs="Arial"/>
          <w:color w:val="000000"/>
          <w:lang w:val="en-US"/>
        </w:rPr>
        <w:t xml:space="preserve"> miles per hour</w:t>
      </w:r>
    </w:p>
    <w:p w14:paraId="2A7C5E60" w14:textId="576741A2" w:rsidR="00CC0457" w:rsidRDefault="00CC0457" w:rsidP="00CC0457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  <w:t>southbound</w:t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ab/>
      </w:r>
      <w:r>
        <w:rPr>
          <w:rFonts w:ascii="Arial" w:hAnsi="Arial" w:cs="Arial"/>
          <w:color w:val="000000"/>
          <w:lang w:val="en-US"/>
        </w:rPr>
        <w:t>46</w:t>
      </w:r>
      <w:r>
        <w:rPr>
          <w:rFonts w:ascii="Arial" w:hAnsi="Arial" w:cs="Arial"/>
          <w:color w:val="000000"/>
          <w:lang w:val="en-US"/>
        </w:rPr>
        <w:t xml:space="preserve"> miles per hour</w:t>
      </w:r>
    </w:p>
    <w:p w14:paraId="20039ABE" w14:textId="77777777" w:rsidR="00CC0457" w:rsidRDefault="00CC0457" w:rsidP="00CC0457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</w:p>
    <w:p w14:paraId="0EA361F9" w14:textId="77777777" w:rsidR="00C63EDF" w:rsidRPr="0095699B" w:rsidRDefault="00B10672" w:rsidP="00B10672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color w:val="000000"/>
          <w:lang w:val="en-US"/>
        </w:rPr>
      </w:pPr>
      <w:r w:rsidRPr="00BB5DF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The </w:t>
      </w:r>
      <w:r>
        <w:rPr>
          <w:rFonts w:ascii="Arial" w:hAnsi="Arial" w:cs="Arial"/>
          <w:i/>
          <w:color w:val="000000"/>
          <w:sz w:val="20"/>
          <w:szCs w:val="20"/>
          <w:lang w:val="en-US"/>
        </w:rPr>
        <w:t>average</w:t>
      </w:r>
      <w:r w:rsidRPr="00BB5DF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 speed is the speed at, or below, which </w:t>
      </w:r>
      <w:r>
        <w:rPr>
          <w:rFonts w:ascii="Arial" w:hAnsi="Arial" w:cs="Arial"/>
          <w:i/>
          <w:color w:val="000000"/>
          <w:sz w:val="20"/>
          <w:szCs w:val="20"/>
          <w:lang w:val="en-US"/>
        </w:rPr>
        <w:t>50 per</w:t>
      </w:r>
      <w:r w:rsidRPr="00BB5DFC">
        <w:rPr>
          <w:rFonts w:ascii="Arial" w:hAnsi="Arial" w:cs="Arial"/>
          <w:i/>
          <w:color w:val="000000"/>
          <w:sz w:val="20"/>
          <w:szCs w:val="20"/>
          <w:lang w:val="en-US"/>
        </w:rPr>
        <w:t xml:space="preserve">cent of the traffic is travelling, or viewed another way, the speed that only </w:t>
      </w:r>
      <w:r>
        <w:rPr>
          <w:rFonts w:ascii="Arial" w:hAnsi="Arial" w:cs="Arial"/>
          <w:i/>
          <w:color w:val="000000"/>
          <w:sz w:val="20"/>
          <w:szCs w:val="20"/>
          <w:lang w:val="en-US"/>
        </w:rPr>
        <w:t>50 per</w:t>
      </w:r>
      <w:r w:rsidRPr="00BB5DFC">
        <w:rPr>
          <w:rFonts w:ascii="Arial" w:hAnsi="Arial" w:cs="Arial"/>
          <w:i/>
          <w:color w:val="000000"/>
          <w:sz w:val="20"/>
          <w:szCs w:val="20"/>
          <w:lang w:val="en-US"/>
        </w:rPr>
        <w:t>cent of drivers exceed.</w:t>
      </w:r>
    </w:p>
    <w:p w14:paraId="2CF24B6D" w14:textId="77777777" w:rsidR="00C63EDF" w:rsidRDefault="00756FC9" w:rsidP="00B10672">
      <w:pPr>
        <w:autoSpaceDE w:val="0"/>
        <w:autoSpaceDN w:val="0"/>
        <w:adjustRightInd w:val="0"/>
        <w:spacing w:after="113"/>
        <w:jc w:val="both"/>
        <w:rPr>
          <w:rFonts w:ascii="Arial" w:hAnsi="Arial" w:cs="Arial"/>
          <w:i/>
          <w:color w:val="000000"/>
          <w:sz w:val="20"/>
          <w:szCs w:val="20"/>
          <w:lang w:val="en-US"/>
        </w:rPr>
      </w:pPr>
      <w:r>
        <w:rPr>
          <w:rFonts w:ascii="Arial" w:hAnsi="Arial" w:cs="Arial"/>
          <w:noProof/>
          <w:color w:val="000000"/>
          <w:lang w:eastAsia="en-GB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70996F8" wp14:editId="25F1878E">
                <wp:simplePos x="0" y="0"/>
                <wp:positionH relativeFrom="column">
                  <wp:posOffset>-118110</wp:posOffset>
                </wp:positionH>
                <wp:positionV relativeFrom="paragraph">
                  <wp:posOffset>88900</wp:posOffset>
                </wp:positionV>
                <wp:extent cx="5715000" cy="2480310"/>
                <wp:effectExtent l="0" t="0" r="19050" b="15240"/>
                <wp:wrapNone/>
                <wp:docPr id="1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0" cy="2480310"/>
                          <a:chOff x="1620" y="11520"/>
                          <a:chExt cx="9000" cy="3960"/>
                        </a:xfrm>
                      </wpg:grpSpPr>
                      <wps:wsp>
                        <wps:cNvPr id="2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620" y="11520"/>
                            <a:ext cx="9000" cy="39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800" y="11700"/>
                            <a:ext cx="8504" cy="76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FF1A7" w14:textId="77777777" w:rsidR="00155BFB" w:rsidRPr="00DE750F" w:rsidRDefault="00155BFB" w:rsidP="00170557">
                              <w:p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both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East Sussex County Council’s </w:t>
                              </w:r>
                              <w:smartTag w:uri="urn:schemas-microsoft-com:office:smarttags" w:element="PersonName">
                                <w:r w:rsidRPr="00DE750F"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Transport Monitoring</w:t>
                                </w:r>
                              </w:smartTag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Team carries out a range of transport surveys including: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6120" y="12420"/>
                            <a:ext cx="4140" cy="23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069A42" w14:textId="77777777" w:rsidR="00155BFB" w:rsidRPr="00DE750F" w:rsidRDefault="00155BFB" w:rsidP="00170557">
                              <w:pPr>
                                <w:numPr>
                                  <w:ilvl w:val="0"/>
                                  <w:numId w:val="2"/>
                                </w:num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Automatic Volumetric Counts</w:t>
                              </w:r>
                            </w:p>
                            <w:p w14:paraId="5358BC1A" w14:textId="77777777" w:rsidR="00155BFB" w:rsidRPr="00DE750F" w:rsidRDefault="00155BFB" w:rsidP="00170557">
                              <w:pPr>
                                <w:numPr>
                                  <w:ilvl w:val="0"/>
                                  <w:numId w:val="2"/>
                                </w:num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Radar Speed Surveys</w:t>
                              </w:r>
                            </w:p>
                            <w:p w14:paraId="0E352177" w14:textId="77777777" w:rsidR="00155BFB" w:rsidRPr="00DE750F" w:rsidRDefault="00155BFB" w:rsidP="00170557">
                              <w:pPr>
                                <w:numPr>
                                  <w:ilvl w:val="0"/>
                                  <w:numId w:val="2"/>
                                </w:num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Speed Gun Surveys</w:t>
                              </w:r>
                            </w:p>
                            <w:p w14:paraId="27519AEA" w14:textId="77777777" w:rsidR="00155BFB" w:rsidRPr="00DE750F" w:rsidRDefault="00155BFB" w:rsidP="00170557">
                              <w:pPr>
                                <w:numPr>
                                  <w:ilvl w:val="0"/>
                                  <w:numId w:val="2"/>
                                </w:num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both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Roadside Census Interviews</w:t>
                              </w:r>
                            </w:p>
                            <w:p w14:paraId="00B0BDD5" w14:textId="77777777" w:rsidR="00155BFB" w:rsidRPr="00DE750F" w:rsidRDefault="00155BFB" w:rsidP="00170557">
                              <w:pPr>
                                <w:numPr>
                                  <w:ilvl w:val="0"/>
                                  <w:numId w:val="2"/>
                                </w:num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both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Cycle Surveys</w:t>
                              </w:r>
                            </w:p>
                            <w:p w14:paraId="176F380C" w14:textId="77777777" w:rsidR="00155BFB" w:rsidRPr="00DE750F" w:rsidRDefault="00155BFB" w:rsidP="00170557">
                              <w:pPr>
                                <w:numPr>
                                  <w:ilvl w:val="0"/>
                                  <w:numId w:val="2"/>
                                </w:num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both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Video Surveys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800" y="12420"/>
                            <a:ext cx="4320" cy="24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9C6B65" w14:textId="77777777" w:rsidR="00155BFB" w:rsidRPr="00DE750F" w:rsidRDefault="00155BFB" w:rsidP="00170557">
                              <w:pPr>
                                <w:numPr>
                                  <w:ilvl w:val="0"/>
                                  <w:numId w:val="2"/>
                                </w:num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both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Manual Volumetric Counts</w:t>
                              </w:r>
                            </w:p>
                            <w:p w14:paraId="02D0DC3F" w14:textId="77777777" w:rsidR="00155BFB" w:rsidRPr="00DE750F" w:rsidRDefault="00155BFB" w:rsidP="00170557">
                              <w:pPr>
                                <w:numPr>
                                  <w:ilvl w:val="0"/>
                                  <w:numId w:val="2"/>
                                </w:num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both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Journey Time Surveys</w:t>
                              </w:r>
                            </w:p>
                            <w:p w14:paraId="219E10E4" w14:textId="77777777" w:rsidR="00155BFB" w:rsidRPr="00DE750F" w:rsidRDefault="00155BFB" w:rsidP="00170557">
                              <w:pPr>
                                <w:numPr>
                                  <w:ilvl w:val="0"/>
                                  <w:numId w:val="2"/>
                                </w:num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both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Bus Time Surveys</w:t>
                              </w:r>
                            </w:p>
                            <w:p w14:paraId="47FAB08E" w14:textId="77777777" w:rsidR="00155BFB" w:rsidRPr="00DE750F" w:rsidRDefault="00155BFB" w:rsidP="00170557">
                              <w:pPr>
                                <w:numPr>
                                  <w:ilvl w:val="0"/>
                                  <w:numId w:val="2"/>
                                </w:num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both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Pedestrian Counts</w:t>
                              </w:r>
                            </w:p>
                            <w:p w14:paraId="77540B21" w14:textId="77777777" w:rsidR="00155BFB" w:rsidRPr="00DE750F" w:rsidRDefault="00155BFB" w:rsidP="00170557">
                              <w:pPr>
                                <w:numPr>
                                  <w:ilvl w:val="0"/>
                                  <w:numId w:val="2"/>
                                </w:num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both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Passenger Counts</w:t>
                              </w:r>
                            </w:p>
                            <w:p w14:paraId="6E3BDF21" w14:textId="77777777" w:rsidR="00155BFB" w:rsidRPr="00DE750F" w:rsidRDefault="00155BFB" w:rsidP="00170557">
                              <w:pPr>
                                <w:numPr>
                                  <w:ilvl w:val="0"/>
                                  <w:numId w:val="2"/>
                                </w:num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both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 w:rsidRPr="00DE750F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Parking Surveys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980" y="14760"/>
                            <a:ext cx="82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412983" w14:textId="77777777" w:rsidR="00155BFB" w:rsidRPr="00DE750F" w:rsidRDefault="00155BFB" w:rsidP="00170557">
                              <w:pPr>
                                <w:autoSpaceDE w:val="0"/>
                                <w:autoSpaceDN w:val="0"/>
                                <w:adjustRightInd w:val="0"/>
                                <w:spacing w:after="113"/>
                                <w:jc w:val="center"/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Historical data is available from numerous sites across </w:t>
                              </w:r>
                              <w:smartTag w:uri="urn:schemas-microsoft-com:office:smarttags" w:element="place">
                                <w:r>
                                  <w:rPr>
                                    <w:rFonts w:ascii="Arial" w:hAnsi="Arial" w:cs="Arial"/>
                                    <w:sz w:val="22"/>
                                    <w:szCs w:val="22"/>
                                  </w:rPr>
                                  <w:t>East Sussex</w:t>
                                </w:r>
                              </w:smartTag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0996F8" id="Group 12" o:spid="_x0000_s1028" style="position:absolute;left:0;text-align:left;margin-left:-9.3pt;margin-top:7pt;width:450pt;height:195.3pt;z-index:251656192" coordorigin="1620,11520" coordsize="9000,3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">
                <v:rect id="Rectangle 13" o:spid="_x0000_s1029" style="position:absolute;left:1620;top:11520;width:9000;height:3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" strokeweight="2pt"/>
                <v:shape id="Text Box 14" o:spid="_x0000_s1030" type="#_x0000_t202" style="position:absolute;left:1800;top:11700;width:8504;height:76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" stroked="f">
                  <v:textbox>
                    <w:txbxContent>
                      <w:p w14:paraId="42FFF1A7" w14:textId="77777777" w:rsidR="00155BFB" w:rsidRPr="00DE750F" w:rsidRDefault="00155BFB" w:rsidP="00170557">
                        <w:pPr>
                          <w:autoSpaceDE w:val="0"/>
                          <w:autoSpaceDN w:val="0"/>
                          <w:adjustRightInd w:val="0"/>
                          <w:spacing w:after="113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East Sussex County Council’s </w:t>
                        </w:r>
                        <w:smartTag w:uri="urn:schemas-microsoft-com:office:smarttags" w:element="PersonName">
                          <w:r w:rsidRPr="00DE750F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Transport Monitoring</w:t>
                          </w:r>
                        </w:smartTag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Team carries out a range of transport surveys including:</w:t>
                        </w:r>
                      </w:p>
                    </w:txbxContent>
                  </v:textbox>
                </v:shape>
                <v:shape id="Text Box 15" o:spid="_x0000_s1031" type="#_x0000_t202" style="position:absolute;left:6120;top:12420;width:4140;height:2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" stroked="f">
                  <v:textbox>
                    <w:txbxContent>
                      <w:p w14:paraId="77069A42" w14:textId="77777777" w:rsidR="00155BFB" w:rsidRPr="00DE750F" w:rsidRDefault="00155BFB" w:rsidP="00170557">
                        <w:pPr>
                          <w:numPr>
                            <w:ilvl w:val="0"/>
                            <w:numId w:val="2"/>
                          </w:numPr>
                          <w:autoSpaceDE w:val="0"/>
                          <w:autoSpaceDN w:val="0"/>
                          <w:adjustRightInd w:val="0"/>
                          <w:spacing w:after="113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Automatic Volumetric Counts</w:t>
                        </w:r>
                      </w:p>
                      <w:p w14:paraId="5358BC1A" w14:textId="77777777" w:rsidR="00155BFB" w:rsidRPr="00DE750F" w:rsidRDefault="00155BFB" w:rsidP="00170557">
                        <w:pPr>
                          <w:numPr>
                            <w:ilvl w:val="0"/>
                            <w:numId w:val="2"/>
                          </w:numPr>
                          <w:autoSpaceDE w:val="0"/>
                          <w:autoSpaceDN w:val="0"/>
                          <w:adjustRightInd w:val="0"/>
                          <w:spacing w:after="113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Radar Speed Surveys</w:t>
                        </w:r>
                      </w:p>
                      <w:p w14:paraId="0E352177" w14:textId="77777777" w:rsidR="00155BFB" w:rsidRPr="00DE750F" w:rsidRDefault="00155BFB" w:rsidP="00170557">
                        <w:pPr>
                          <w:numPr>
                            <w:ilvl w:val="0"/>
                            <w:numId w:val="2"/>
                          </w:numPr>
                          <w:autoSpaceDE w:val="0"/>
                          <w:autoSpaceDN w:val="0"/>
                          <w:adjustRightInd w:val="0"/>
                          <w:spacing w:after="113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Speed Gun Surveys</w:t>
                        </w:r>
                      </w:p>
                      <w:p w14:paraId="27519AEA" w14:textId="77777777" w:rsidR="00155BFB" w:rsidRPr="00DE750F" w:rsidRDefault="00155BFB" w:rsidP="00170557">
                        <w:pPr>
                          <w:numPr>
                            <w:ilvl w:val="0"/>
                            <w:numId w:val="2"/>
                          </w:numPr>
                          <w:autoSpaceDE w:val="0"/>
                          <w:autoSpaceDN w:val="0"/>
                          <w:adjustRightInd w:val="0"/>
                          <w:spacing w:after="113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Roadside Census Interviews</w:t>
                        </w:r>
                      </w:p>
                      <w:p w14:paraId="00B0BDD5" w14:textId="77777777" w:rsidR="00155BFB" w:rsidRPr="00DE750F" w:rsidRDefault="00155BFB" w:rsidP="00170557">
                        <w:pPr>
                          <w:numPr>
                            <w:ilvl w:val="0"/>
                            <w:numId w:val="2"/>
                          </w:numPr>
                          <w:autoSpaceDE w:val="0"/>
                          <w:autoSpaceDN w:val="0"/>
                          <w:adjustRightInd w:val="0"/>
                          <w:spacing w:after="113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Cycle Surveys</w:t>
                        </w:r>
                      </w:p>
                      <w:p w14:paraId="176F380C" w14:textId="77777777" w:rsidR="00155BFB" w:rsidRPr="00DE750F" w:rsidRDefault="00155BFB" w:rsidP="00170557">
                        <w:pPr>
                          <w:numPr>
                            <w:ilvl w:val="0"/>
                            <w:numId w:val="2"/>
                          </w:numPr>
                          <w:autoSpaceDE w:val="0"/>
                          <w:autoSpaceDN w:val="0"/>
                          <w:adjustRightInd w:val="0"/>
                          <w:spacing w:after="113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Video Surveys</w:t>
                        </w:r>
                      </w:p>
                    </w:txbxContent>
                  </v:textbox>
                </v:shape>
                <v:shape id="Text Box 16" o:spid="_x0000_s1032" type="#_x0000_t202" style="position:absolute;left:1800;top:12420;width:4320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" stroked="f">
                  <v:textbox>
                    <w:txbxContent>
                      <w:p w14:paraId="639C6B65" w14:textId="77777777" w:rsidR="00155BFB" w:rsidRPr="00DE750F" w:rsidRDefault="00155BFB" w:rsidP="00170557">
                        <w:pPr>
                          <w:numPr>
                            <w:ilvl w:val="0"/>
                            <w:numId w:val="2"/>
                          </w:numPr>
                          <w:autoSpaceDE w:val="0"/>
                          <w:autoSpaceDN w:val="0"/>
                          <w:adjustRightInd w:val="0"/>
                          <w:spacing w:after="113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Manual Volumetric Counts</w:t>
                        </w:r>
                      </w:p>
                      <w:p w14:paraId="02D0DC3F" w14:textId="77777777" w:rsidR="00155BFB" w:rsidRPr="00DE750F" w:rsidRDefault="00155BFB" w:rsidP="00170557">
                        <w:pPr>
                          <w:numPr>
                            <w:ilvl w:val="0"/>
                            <w:numId w:val="2"/>
                          </w:numPr>
                          <w:autoSpaceDE w:val="0"/>
                          <w:autoSpaceDN w:val="0"/>
                          <w:adjustRightInd w:val="0"/>
                          <w:spacing w:after="113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Journey Time Surveys</w:t>
                        </w:r>
                      </w:p>
                      <w:p w14:paraId="219E10E4" w14:textId="77777777" w:rsidR="00155BFB" w:rsidRPr="00DE750F" w:rsidRDefault="00155BFB" w:rsidP="00170557">
                        <w:pPr>
                          <w:numPr>
                            <w:ilvl w:val="0"/>
                            <w:numId w:val="2"/>
                          </w:numPr>
                          <w:autoSpaceDE w:val="0"/>
                          <w:autoSpaceDN w:val="0"/>
                          <w:adjustRightInd w:val="0"/>
                          <w:spacing w:after="113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Bus Time Surveys</w:t>
                        </w:r>
                      </w:p>
                      <w:p w14:paraId="47FAB08E" w14:textId="77777777" w:rsidR="00155BFB" w:rsidRPr="00DE750F" w:rsidRDefault="00155BFB" w:rsidP="00170557">
                        <w:pPr>
                          <w:numPr>
                            <w:ilvl w:val="0"/>
                            <w:numId w:val="2"/>
                          </w:numPr>
                          <w:autoSpaceDE w:val="0"/>
                          <w:autoSpaceDN w:val="0"/>
                          <w:adjustRightInd w:val="0"/>
                          <w:spacing w:after="113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Pedestrian Counts</w:t>
                        </w:r>
                      </w:p>
                      <w:p w14:paraId="77540B21" w14:textId="77777777" w:rsidR="00155BFB" w:rsidRPr="00DE750F" w:rsidRDefault="00155BFB" w:rsidP="00170557">
                        <w:pPr>
                          <w:numPr>
                            <w:ilvl w:val="0"/>
                            <w:numId w:val="2"/>
                          </w:numPr>
                          <w:autoSpaceDE w:val="0"/>
                          <w:autoSpaceDN w:val="0"/>
                          <w:adjustRightInd w:val="0"/>
                          <w:spacing w:after="113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Passenger Counts</w:t>
                        </w:r>
                      </w:p>
                      <w:p w14:paraId="6E3BDF21" w14:textId="77777777" w:rsidR="00155BFB" w:rsidRPr="00DE750F" w:rsidRDefault="00155BFB" w:rsidP="00170557">
                        <w:pPr>
                          <w:numPr>
                            <w:ilvl w:val="0"/>
                            <w:numId w:val="2"/>
                          </w:numPr>
                          <w:autoSpaceDE w:val="0"/>
                          <w:autoSpaceDN w:val="0"/>
                          <w:adjustRightInd w:val="0"/>
                          <w:spacing w:after="113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DE750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Parking Surveys</w:t>
                        </w:r>
                      </w:p>
                    </w:txbxContent>
                  </v:textbox>
                </v:shape>
                <v:shape id="Text Box 17" o:spid="_x0000_s1033" type="#_x0000_t202" style="position:absolute;left:1980;top:14760;width:82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" stroked="f">
                  <v:textbox>
                    <w:txbxContent>
                      <w:p w14:paraId="3C412983" w14:textId="77777777" w:rsidR="00155BFB" w:rsidRPr="00DE750F" w:rsidRDefault="00155BFB" w:rsidP="00170557">
                        <w:pPr>
                          <w:autoSpaceDE w:val="0"/>
                          <w:autoSpaceDN w:val="0"/>
                          <w:adjustRightInd w:val="0"/>
                          <w:spacing w:after="113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Historical data is available from numerous sites across </w:t>
                        </w:r>
                        <w:smartTag w:uri="urn:schemas-microsoft-com:office:smarttags" w:element="place"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East Sussex</w:t>
                          </w:r>
                        </w:smartTag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6445063" w14:textId="77777777" w:rsidR="00051880" w:rsidRDefault="00051880">
      <w:pPr>
        <w:autoSpaceDE w:val="0"/>
        <w:autoSpaceDN w:val="0"/>
        <w:adjustRightInd w:val="0"/>
        <w:spacing w:after="113"/>
        <w:rPr>
          <w:rFonts w:ascii="Arial" w:hAnsi="Arial" w:cs="Arial"/>
          <w:color w:val="000000"/>
          <w:lang w:val="en-US"/>
        </w:rPr>
      </w:pPr>
    </w:p>
    <w:p w14:paraId="65CCE438" w14:textId="77777777" w:rsidR="00456E29" w:rsidRDefault="00456E29">
      <w:pPr>
        <w:autoSpaceDE w:val="0"/>
        <w:autoSpaceDN w:val="0"/>
        <w:adjustRightInd w:val="0"/>
        <w:spacing w:after="113"/>
        <w:rPr>
          <w:rFonts w:ascii="Arial" w:hAnsi="Arial" w:cs="Arial"/>
          <w:color w:val="000000"/>
          <w:lang w:val="en-US"/>
        </w:rPr>
      </w:pPr>
    </w:p>
    <w:p w14:paraId="005C14A9" w14:textId="77777777" w:rsidR="00051880" w:rsidRDefault="00051880">
      <w:pPr>
        <w:autoSpaceDE w:val="0"/>
        <w:autoSpaceDN w:val="0"/>
        <w:adjustRightInd w:val="0"/>
        <w:spacing w:after="113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              </w:t>
      </w:r>
    </w:p>
    <w:p w14:paraId="6791427A" w14:textId="77777777" w:rsidR="00051880" w:rsidRDefault="00051880">
      <w:pPr>
        <w:autoSpaceDE w:val="0"/>
        <w:autoSpaceDN w:val="0"/>
        <w:adjustRightInd w:val="0"/>
        <w:spacing w:after="113"/>
        <w:rPr>
          <w:rFonts w:ascii="Arial" w:hAnsi="Arial" w:cs="Arial"/>
          <w:color w:val="000000"/>
          <w:lang w:val="en-US"/>
        </w:rPr>
      </w:pPr>
    </w:p>
    <w:p w14:paraId="4AB02D2B" w14:textId="77777777" w:rsidR="00051880" w:rsidRDefault="00051880">
      <w:pPr>
        <w:pStyle w:val="Footer"/>
        <w:rPr>
          <w:sz w:val="28"/>
        </w:rPr>
      </w:pPr>
      <w:r>
        <w:rPr>
          <w:rFonts w:ascii="Arial" w:hAnsi="Arial" w:cs="Arial"/>
          <w:color w:val="000000"/>
          <w:lang w:val="en-US"/>
        </w:rPr>
        <w:t xml:space="preserve">  </w:t>
      </w:r>
    </w:p>
    <w:sectPr w:rsidR="00051880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C45D41" w14:textId="77777777" w:rsidR="00EE0657" w:rsidRDefault="00EE0657">
      <w:r>
        <w:separator/>
      </w:r>
    </w:p>
  </w:endnote>
  <w:endnote w:type="continuationSeparator" w:id="0">
    <w:p w14:paraId="39F0403F" w14:textId="77777777" w:rsidR="00EE0657" w:rsidRDefault="00EE0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A9608" w14:textId="77777777" w:rsidR="00155BFB" w:rsidRDefault="00155BFB" w:rsidP="00FB46C0">
    <w:pPr>
      <w:pStyle w:val="Footer"/>
    </w:pPr>
    <w:r>
      <w:tab/>
      <w:t xml:space="preserve">  </w:t>
    </w:r>
  </w:p>
  <w:p w14:paraId="25FA8654" w14:textId="77777777" w:rsidR="00155BFB" w:rsidRDefault="00155BFB">
    <w:pPr>
      <w:pStyle w:val="Footer"/>
    </w:pPr>
    <w:r>
      <w:t xml:space="preserve">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A15CC" w14:textId="77777777" w:rsidR="00EE0657" w:rsidRDefault="00EE0657">
      <w:r>
        <w:separator/>
      </w:r>
    </w:p>
  </w:footnote>
  <w:footnote w:type="continuationSeparator" w:id="0">
    <w:p w14:paraId="04BFFC7B" w14:textId="77777777" w:rsidR="00EE0657" w:rsidRDefault="00EE0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9D0CA2"/>
    <w:multiLevelType w:val="hybridMultilevel"/>
    <w:tmpl w:val="B516B2BA"/>
    <w:lvl w:ilvl="0" w:tplc="2B9C8B70"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E7009D"/>
    <w:multiLevelType w:val="hybridMultilevel"/>
    <w:tmpl w:val="607A86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D1E"/>
    <w:rsid w:val="00002482"/>
    <w:rsid w:val="000153E2"/>
    <w:rsid w:val="00024B73"/>
    <w:rsid w:val="00025C09"/>
    <w:rsid w:val="000264E3"/>
    <w:rsid w:val="00037A12"/>
    <w:rsid w:val="00040735"/>
    <w:rsid w:val="00047F25"/>
    <w:rsid w:val="00050E71"/>
    <w:rsid w:val="00051880"/>
    <w:rsid w:val="00054EF6"/>
    <w:rsid w:val="000745D8"/>
    <w:rsid w:val="00083785"/>
    <w:rsid w:val="00083CF9"/>
    <w:rsid w:val="00087466"/>
    <w:rsid w:val="00095476"/>
    <w:rsid w:val="00097EAC"/>
    <w:rsid w:val="000A114B"/>
    <w:rsid w:val="000A2247"/>
    <w:rsid w:val="000A2F28"/>
    <w:rsid w:val="000A453A"/>
    <w:rsid w:val="000B1175"/>
    <w:rsid w:val="000D13B8"/>
    <w:rsid w:val="000D3969"/>
    <w:rsid w:val="000D3A13"/>
    <w:rsid w:val="000D5C8C"/>
    <w:rsid w:val="000D714B"/>
    <w:rsid w:val="000E083B"/>
    <w:rsid w:val="000E4C81"/>
    <w:rsid w:val="000E5E0D"/>
    <w:rsid w:val="000F0E13"/>
    <w:rsid w:val="000F30C2"/>
    <w:rsid w:val="000F368D"/>
    <w:rsid w:val="0010207E"/>
    <w:rsid w:val="00110DAE"/>
    <w:rsid w:val="001213B5"/>
    <w:rsid w:val="001269C2"/>
    <w:rsid w:val="00130546"/>
    <w:rsid w:val="00131509"/>
    <w:rsid w:val="00132AE3"/>
    <w:rsid w:val="0013409F"/>
    <w:rsid w:val="00135018"/>
    <w:rsid w:val="0014086F"/>
    <w:rsid w:val="001470C9"/>
    <w:rsid w:val="00147668"/>
    <w:rsid w:val="00152652"/>
    <w:rsid w:val="001526AF"/>
    <w:rsid w:val="00155BFB"/>
    <w:rsid w:val="001624E6"/>
    <w:rsid w:val="00163266"/>
    <w:rsid w:val="00166F8E"/>
    <w:rsid w:val="00170557"/>
    <w:rsid w:val="00173E51"/>
    <w:rsid w:val="0017792A"/>
    <w:rsid w:val="00184617"/>
    <w:rsid w:val="00185BB2"/>
    <w:rsid w:val="00193BD3"/>
    <w:rsid w:val="00195ACC"/>
    <w:rsid w:val="001A487E"/>
    <w:rsid w:val="001A76B5"/>
    <w:rsid w:val="001B6AF8"/>
    <w:rsid w:val="001B6C2D"/>
    <w:rsid w:val="001C03A9"/>
    <w:rsid w:val="001C185C"/>
    <w:rsid w:val="001C2CC0"/>
    <w:rsid w:val="001D472C"/>
    <w:rsid w:val="001E2E07"/>
    <w:rsid w:val="001E40A4"/>
    <w:rsid w:val="001E43B4"/>
    <w:rsid w:val="00202196"/>
    <w:rsid w:val="00204D03"/>
    <w:rsid w:val="002073DB"/>
    <w:rsid w:val="00211D6F"/>
    <w:rsid w:val="002139BD"/>
    <w:rsid w:val="00214E16"/>
    <w:rsid w:val="00235BB0"/>
    <w:rsid w:val="00240B24"/>
    <w:rsid w:val="00242E6F"/>
    <w:rsid w:val="00243A05"/>
    <w:rsid w:val="00247970"/>
    <w:rsid w:val="00251E99"/>
    <w:rsid w:val="002527F0"/>
    <w:rsid w:val="00257A76"/>
    <w:rsid w:val="002620EB"/>
    <w:rsid w:val="00265D14"/>
    <w:rsid w:val="002920ED"/>
    <w:rsid w:val="002A1C97"/>
    <w:rsid w:val="002A3318"/>
    <w:rsid w:val="002A5854"/>
    <w:rsid w:val="002A6721"/>
    <w:rsid w:val="002B160F"/>
    <w:rsid w:val="002B1962"/>
    <w:rsid w:val="002B5821"/>
    <w:rsid w:val="002C00BE"/>
    <w:rsid w:val="002C26D6"/>
    <w:rsid w:val="002C3A6F"/>
    <w:rsid w:val="002C5AFA"/>
    <w:rsid w:val="002C6CDA"/>
    <w:rsid w:val="002D1D77"/>
    <w:rsid w:val="002D37E9"/>
    <w:rsid w:val="002D6FC6"/>
    <w:rsid w:val="002F3EF3"/>
    <w:rsid w:val="002F78A8"/>
    <w:rsid w:val="002F7CB3"/>
    <w:rsid w:val="0030404F"/>
    <w:rsid w:val="00304657"/>
    <w:rsid w:val="00304F0F"/>
    <w:rsid w:val="00305E6E"/>
    <w:rsid w:val="00317677"/>
    <w:rsid w:val="00322233"/>
    <w:rsid w:val="00326CD2"/>
    <w:rsid w:val="00334858"/>
    <w:rsid w:val="00336DF0"/>
    <w:rsid w:val="00337D2F"/>
    <w:rsid w:val="00351AB7"/>
    <w:rsid w:val="00370F41"/>
    <w:rsid w:val="00372821"/>
    <w:rsid w:val="00376580"/>
    <w:rsid w:val="00387A09"/>
    <w:rsid w:val="00396962"/>
    <w:rsid w:val="003A0275"/>
    <w:rsid w:val="003A1340"/>
    <w:rsid w:val="003A1ACB"/>
    <w:rsid w:val="003B0E9A"/>
    <w:rsid w:val="003B1FA5"/>
    <w:rsid w:val="003B6BCF"/>
    <w:rsid w:val="003C04F8"/>
    <w:rsid w:val="003C1215"/>
    <w:rsid w:val="003C27EB"/>
    <w:rsid w:val="003C2DE2"/>
    <w:rsid w:val="003C3614"/>
    <w:rsid w:val="003D13BC"/>
    <w:rsid w:val="003D5130"/>
    <w:rsid w:val="003D58C2"/>
    <w:rsid w:val="003D779A"/>
    <w:rsid w:val="003F0EB2"/>
    <w:rsid w:val="003F113E"/>
    <w:rsid w:val="003F61D0"/>
    <w:rsid w:val="004019C9"/>
    <w:rsid w:val="00405C54"/>
    <w:rsid w:val="004079F6"/>
    <w:rsid w:val="00412147"/>
    <w:rsid w:val="004408EE"/>
    <w:rsid w:val="00440DCA"/>
    <w:rsid w:val="00441331"/>
    <w:rsid w:val="00443B48"/>
    <w:rsid w:val="004456EF"/>
    <w:rsid w:val="004530F3"/>
    <w:rsid w:val="00456E29"/>
    <w:rsid w:val="00461AD7"/>
    <w:rsid w:val="00461CF0"/>
    <w:rsid w:val="00464BA7"/>
    <w:rsid w:val="00465749"/>
    <w:rsid w:val="0047771A"/>
    <w:rsid w:val="00485351"/>
    <w:rsid w:val="00491290"/>
    <w:rsid w:val="004A4E35"/>
    <w:rsid w:val="004C08F3"/>
    <w:rsid w:val="004C1211"/>
    <w:rsid w:val="004C1616"/>
    <w:rsid w:val="004C41F0"/>
    <w:rsid w:val="004C4229"/>
    <w:rsid w:val="004D221D"/>
    <w:rsid w:val="004D5895"/>
    <w:rsid w:val="005035CE"/>
    <w:rsid w:val="00517222"/>
    <w:rsid w:val="00517700"/>
    <w:rsid w:val="00520CEB"/>
    <w:rsid w:val="00525170"/>
    <w:rsid w:val="00535DA3"/>
    <w:rsid w:val="00541385"/>
    <w:rsid w:val="00544CAD"/>
    <w:rsid w:val="00551400"/>
    <w:rsid w:val="00570581"/>
    <w:rsid w:val="00571FBE"/>
    <w:rsid w:val="00574264"/>
    <w:rsid w:val="005751F6"/>
    <w:rsid w:val="00582F2D"/>
    <w:rsid w:val="00583A40"/>
    <w:rsid w:val="0059693C"/>
    <w:rsid w:val="005A4D3E"/>
    <w:rsid w:val="005A79E5"/>
    <w:rsid w:val="005B0484"/>
    <w:rsid w:val="005C3BF4"/>
    <w:rsid w:val="005C5128"/>
    <w:rsid w:val="005C6D3E"/>
    <w:rsid w:val="005D57DB"/>
    <w:rsid w:val="005E5DE6"/>
    <w:rsid w:val="005F240A"/>
    <w:rsid w:val="00600270"/>
    <w:rsid w:val="006049ED"/>
    <w:rsid w:val="006108B1"/>
    <w:rsid w:val="00611228"/>
    <w:rsid w:val="00633D04"/>
    <w:rsid w:val="00644FB9"/>
    <w:rsid w:val="00660D98"/>
    <w:rsid w:val="00661640"/>
    <w:rsid w:val="00661F3C"/>
    <w:rsid w:val="00663D16"/>
    <w:rsid w:val="00681809"/>
    <w:rsid w:val="006831D6"/>
    <w:rsid w:val="0068469F"/>
    <w:rsid w:val="00694B66"/>
    <w:rsid w:val="00696C27"/>
    <w:rsid w:val="006B1E31"/>
    <w:rsid w:val="006C1ADB"/>
    <w:rsid w:val="006C2628"/>
    <w:rsid w:val="006C44AF"/>
    <w:rsid w:val="006D6BB4"/>
    <w:rsid w:val="006E2F50"/>
    <w:rsid w:val="006E5691"/>
    <w:rsid w:val="006F1D9B"/>
    <w:rsid w:val="006F21D4"/>
    <w:rsid w:val="006F7C17"/>
    <w:rsid w:val="007015BE"/>
    <w:rsid w:val="00714480"/>
    <w:rsid w:val="00715BAB"/>
    <w:rsid w:val="00717F99"/>
    <w:rsid w:val="00756FC9"/>
    <w:rsid w:val="00757146"/>
    <w:rsid w:val="0076000F"/>
    <w:rsid w:val="00772BCC"/>
    <w:rsid w:val="00772E1F"/>
    <w:rsid w:val="00773C26"/>
    <w:rsid w:val="00776765"/>
    <w:rsid w:val="00783707"/>
    <w:rsid w:val="0078384E"/>
    <w:rsid w:val="0078431D"/>
    <w:rsid w:val="00787289"/>
    <w:rsid w:val="007940F9"/>
    <w:rsid w:val="00794428"/>
    <w:rsid w:val="007964E1"/>
    <w:rsid w:val="00797FC5"/>
    <w:rsid w:val="007A128C"/>
    <w:rsid w:val="007B113B"/>
    <w:rsid w:val="007C426C"/>
    <w:rsid w:val="007C4636"/>
    <w:rsid w:val="007D0927"/>
    <w:rsid w:val="007D2EF5"/>
    <w:rsid w:val="007E2A28"/>
    <w:rsid w:val="007E4D2B"/>
    <w:rsid w:val="007E61FE"/>
    <w:rsid w:val="007F1459"/>
    <w:rsid w:val="007F4E88"/>
    <w:rsid w:val="00804F3D"/>
    <w:rsid w:val="008104B5"/>
    <w:rsid w:val="00811C88"/>
    <w:rsid w:val="00820162"/>
    <w:rsid w:val="008212CC"/>
    <w:rsid w:val="00821EDA"/>
    <w:rsid w:val="00822D66"/>
    <w:rsid w:val="008302DF"/>
    <w:rsid w:val="00832087"/>
    <w:rsid w:val="00833917"/>
    <w:rsid w:val="0084345A"/>
    <w:rsid w:val="00844351"/>
    <w:rsid w:val="00857997"/>
    <w:rsid w:val="00865232"/>
    <w:rsid w:val="0086660B"/>
    <w:rsid w:val="008674D0"/>
    <w:rsid w:val="00867557"/>
    <w:rsid w:val="00875436"/>
    <w:rsid w:val="0087702C"/>
    <w:rsid w:val="00883127"/>
    <w:rsid w:val="008875B8"/>
    <w:rsid w:val="00893691"/>
    <w:rsid w:val="008A21EA"/>
    <w:rsid w:val="008A42DC"/>
    <w:rsid w:val="008A5AFF"/>
    <w:rsid w:val="008C2435"/>
    <w:rsid w:val="008D0755"/>
    <w:rsid w:val="008D1FB7"/>
    <w:rsid w:val="008D40E0"/>
    <w:rsid w:val="008E0991"/>
    <w:rsid w:val="008E22DB"/>
    <w:rsid w:val="008E5D33"/>
    <w:rsid w:val="008F104C"/>
    <w:rsid w:val="008F744E"/>
    <w:rsid w:val="008F7DAB"/>
    <w:rsid w:val="00906BCF"/>
    <w:rsid w:val="009106D4"/>
    <w:rsid w:val="00915D22"/>
    <w:rsid w:val="00916F1F"/>
    <w:rsid w:val="00924FBB"/>
    <w:rsid w:val="00931552"/>
    <w:rsid w:val="00931AFB"/>
    <w:rsid w:val="0094207C"/>
    <w:rsid w:val="0094426D"/>
    <w:rsid w:val="00944812"/>
    <w:rsid w:val="009451FD"/>
    <w:rsid w:val="00946BD1"/>
    <w:rsid w:val="009556C1"/>
    <w:rsid w:val="0095699B"/>
    <w:rsid w:val="009571F1"/>
    <w:rsid w:val="00964D63"/>
    <w:rsid w:val="009675AE"/>
    <w:rsid w:val="0097102D"/>
    <w:rsid w:val="00976433"/>
    <w:rsid w:val="009834AE"/>
    <w:rsid w:val="00986AAA"/>
    <w:rsid w:val="00991C03"/>
    <w:rsid w:val="00992C9B"/>
    <w:rsid w:val="009942E2"/>
    <w:rsid w:val="00994663"/>
    <w:rsid w:val="009A5B02"/>
    <w:rsid w:val="009A5FDC"/>
    <w:rsid w:val="009B7382"/>
    <w:rsid w:val="009C3158"/>
    <w:rsid w:val="009C69DC"/>
    <w:rsid w:val="009D540B"/>
    <w:rsid w:val="009E10D0"/>
    <w:rsid w:val="009F388C"/>
    <w:rsid w:val="009F4968"/>
    <w:rsid w:val="009F6639"/>
    <w:rsid w:val="009F67DA"/>
    <w:rsid w:val="00A01FA6"/>
    <w:rsid w:val="00A02CDB"/>
    <w:rsid w:val="00A128F9"/>
    <w:rsid w:val="00A13602"/>
    <w:rsid w:val="00A17F37"/>
    <w:rsid w:val="00A35835"/>
    <w:rsid w:val="00A35922"/>
    <w:rsid w:val="00A41F10"/>
    <w:rsid w:val="00A4416B"/>
    <w:rsid w:val="00A46E4F"/>
    <w:rsid w:val="00A628C7"/>
    <w:rsid w:val="00A62B51"/>
    <w:rsid w:val="00A679C8"/>
    <w:rsid w:val="00A72C41"/>
    <w:rsid w:val="00A83EA8"/>
    <w:rsid w:val="00A8467A"/>
    <w:rsid w:val="00A85C23"/>
    <w:rsid w:val="00A879C9"/>
    <w:rsid w:val="00A905FE"/>
    <w:rsid w:val="00AA172C"/>
    <w:rsid w:val="00AA3B01"/>
    <w:rsid w:val="00AA728B"/>
    <w:rsid w:val="00AA7DCD"/>
    <w:rsid w:val="00AB1368"/>
    <w:rsid w:val="00AB309F"/>
    <w:rsid w:val="00AB3DFA"/>
    <w:rsid w:val="00AC05C6"/>
    <w:rsid w:val="00AC21FD"/>
    <w:rsid w:val="00AC2E15"/>
    <w:rsid w:val="00AC64B1"/>
    <w:rsid w:val="00AD1AAB"/>
    <w:rsid w:val="00AD2F38"/>
    <w:rsid w:val="00AD7AF5"/>
    <w:rsid w:val="00AE1D4F"/>
    <w:rsid w:val="00AE344A"/>
    <w:rsid w:val="00B07B7D"/>
    <w:rsid w:val="00B10672"/>
    <w:rsid w:val="00B12314"/>
    <w:rsid w:val="00B20C1D"/>
    <w:rsid w:val="00B224CC"/>
    <w:rsid w:val="00B3566D"/>
    <w:rsid w:val="00B371E2"/>
    <w:rsid w:val="00B41BE9"/>
    <w:rsid w:val="00B4256D"/>
    <w:rsid w:val="00B4717F"/>
    <w:rsid w:val="00B61D2E"/>
    <w:rsid w:val="00B65294"/>
    <w:rsid w:val="00B66E27"/>
    <w:rsid w:val="00B7229B"/>
    <w:rsid w:val="00B82CAC"/>
    <w:rsid w:val="00B83AB9"/>
    <w:rsid w:val="00B83EC4"/>
    <w:rsid w:val="00B855C2"/>
    <w:rsid w:val="00B9507F"/>
    <w:rsid w:val="00BA7011"/>
    <w:rsid w:val="00BB0B14"/>
    <w:rsid w:val="00BB5DFC"/>
    <w:rsid w:val="00BB5F07"/>
    <w:rsid w:val="00BC2186"/>
    <w:rsid w:val="00BD0E4C"/>
    <w:rsid w:val="00BE4E6A"/>
    <w:rsid w:val="00BE6457"/>
    <w:rsid w:val="00BF2C61"/>
    <w:rsid w:val="00BF323B"/>
    <w:rsid w:val="00BF346B"/>
    <w:rsid w:val="00BF7569"/>
    <w:rsid w:val="00C00E3B"/>
    <w:rsid w:val="00C012A1"/>
    <w:rsid w:val="00C0231E"/>
    <w:rsid w:val="00C03995"/>
    <w:rsid w:val="00C0540E"/>
    <w:rsid w:val="00C05B17"/>
    <w:rsid w:val="00C108B9"/>
    <w:rsid w:val="00C2140A"/>
    <w:rsid w:val="00C25940"/>
    <w:rsid w:val="00C40E63"/>
    <w:rsid w:val="00C463EA"/>
    <w:rsid w:val="00C559BD"/>
    <w:rsid w:val="00C55A60"/>
    <w:rsid w:val="00C567FB"/>
    <w:rsid w:val="00C623D2"/>
    <w:rsid w:val="00C63EDF"/>
    <w:rsid w:val="00C64850"/>
    <w:rsid w:val="00C65C25"/>
    <w:rsid w:val="00C76636"/>
    <w:rsid w:val="00C77B3B"/>
    <w:rsid w:val="00C80FFE"/>
    <w:rsid w:val="00C85C93"/>
    <w:rsid w:val="00C87599"/>
    <w:rsid w:val="00C9141A"/>
    <w:rsid w:val="00C9190D"/>
    <w:rsid w:val="00CA1C08"/>
    <w:rsid w:val="00CB0725"/>
    <w:rsid w:val="00CC0457"/>
    <w:rsid w:val="00CC0919"/>
    <w:rsid w:val="00CC24A0"/>
    <w:rsid w:val="00CD0D37"/>
    <w:rsid w:val="00CD29ED"/>
    <w:rsid w:val="00CD6EA6"/>
    <w:rsid w:val="00CE36A4"/>
    <w:rsid w:val="00CE532C"/>
    <w:rsid w:val="00CE7C70"/>
    <w:rsid w:val="00D078C7"/>
    <w:rsid w:val="00D25A3A"/>
    <w:rsid w:val="00D27281"/>
    <w:rsid w:val="00D30C67"/>
    <w:rsid w:val="00D32EA7"/>
    <w:rsid w:val="00D34EA6"/>
    <w:rsid w:val="00D363AB"/>
    <w:rsid w:val="00D47060"/>
    <w:rsid w:val="00D4733E"/>
    <w:rsid w:val="00D53403"/>
    <w:rsid w:val="00D654FD"/>
    <w:rsid w:val="00D77045"/>
    <w:rsid w:val="00D800E9"/>
    <w:rsid w:val="00D948C2"/>
    <w:rsid w:val="00D94B88"/>
    <w:rsid w:val="00D964A8"/>
    <w:rsid w:val="00D96718"/>
    <w:rsid w:val="00DB1227"/>
    <w:rsid w:val="00DC4CF9"/>
    <w:rsid w:val="00DC5CED"/>
    <w:rsid w:val="00DD31C6"/>
    <w:rsid w:val="00DD5524"/>
    <w:rsid w:val="00DE215B"/>
    <w:rsid w:val="00DF61C2"/>
    <w:rsid w:val="00DF7452"/>
    <w:rsid w:val="00E059A3"/>
    <w:rsid w:val="00E172B3"/>
    <w:rsid w:val="00E253F2"/>
    <w:rsid w:val="00E26922"/>
    <w:rsid w:val="00E374B4"/>
    <w:rsid w:val="00E468E2"/>
    <w:rsid w:val="00E52F04"/>
    <w:rsid w:val="00E579A1"/>
    <w:rsid w:val="00E57A8E"/>
    <w:rsid w:val="00E66F74"/>
    <w:rsid w:val="00E71066"/>
    <w:rsid w:val="00E80442"/>
    <w:rsid w:val="00E81C77"/>
    <w:rsid w:val="00EA4D92"/>
    <w:rsid w:val="00EC4F90"/>
    <w:rsid w:val="00ED31C5"/>
    <w:rsid w:val="00EE0657"/>
    <w:rsid w:val="00EE1C3F"/>
    <w:rsid w:val="00F0381A"/>
    <w:rsid w:val="00F07922"/>
    <w:rsid w:val="00F21554"/>
    <w:rsid w:val="00F25A9E"/>
    <w:rsid w:val="00F26A6B"/>
    <w:rsid w:val="00F31934"/>
    <w:rsid w:val="00F3231D"/>
    <w:rsid w:val="00F40E73"/>
    <w:rsid w:val="00F4153B"/>
    <w:rsid w:val="00F45E6D"/>
    <w:rsid w:val="00F5034B"/>
    <w:rsid w:val="00F50A12"/>
    <w:rsid w:val="00F65361"/>
    <w:rsid w:val="00F66D0F"/>
    <w:rsid w:val="00F73755"/>
    <w:rsid w:val="00F73EB1"/>
    <w:rsid w:val="00F77F6F"/>
    <w:rsid w:val="00F81D7E"/>
    <w:rsid w:val="00F86411"/>
    <w:rsid w:val="00FA7996"/>
    <w:rsid w:val="00FB2C9D"/>
    <w:rsid w:val="00FB46C0"/>
    <w:rsid w:val="00FB4D1E"/>
    <w:rsid w:val="00FB5158"/>
    <w:rsid w:val="00FB6238"/>
    <w:rsid w:val="00FD030F"/>
    <w:rsid w:val="00FD21C6"/>
    <w:rsid w:val="00FE2270"/>
    <w:rsid w:val="00FF094D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6FEDDFD"/>
  <w15:docId w15:val="{7EF617D9-69D6-4CA5-9D26-98481E82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48"/>
      <w:szCs w:val="48"/>
    </w:rPr>
  </w:style>
  <w:style w:type="paragraph" w:styleId="Heading2">
    <w:name w:val="heading 2"/>
    <w:basedOn w:val="Normal"/>
    <w:next w:val="Normal"/>
    <w:qFormat/>
    <w:pPr>
      <w:keepNext/>
      <w:autoSpaceDE w:val="0"/>
      <w:autoSpaceDN w:val="0"/>
      <w:adjustRightInd w:val="0"/>
      <w:spacing w:after="113"/>
      <w:outlineLvl w:val="1"/>
    </w:pPr>
    <w:rPr>
      <w:rFonts w:ascii="Arial" w:hAnsi="Arial" w:cs="Arial"/>
      <w:b/>
      <w:color w:val="000000"/>
      <w:lang w:val="en-US"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spacing w:after="113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pPr>
      <w:keepNext/>
      <w:autoSpaceDE w:val="0"/>
      <w:autoSpaceDN w:val="0"/>
      <w:adjustRightInd w:val="0"/>
      <w:spacing w:after="113"/>
      <w:jc w:val="center"/>
      <w:outlineLvl w:val="3"/>
    </w:pPr>
    <w:rPr>
      <w:rFonts w:ascii="Arial" w:hAnsi="Arial" w:cs="Arial"/>
      <w:sz w:val="48"/>
      <w:szCs w:val="48"/>
    </w:rPr>
  </w:style>
  <w:style w:type="paragraph" w:styleId="Heading5">
    <w:name w:val="heading 5"/>
    <w:basedOn w:val="Normal"/>
    <w:next w:val="Normal"/>
    <w:qFormat/>
    <w:pPr>
      <w:keepNext/>
      <w:autoSpaceDE w:val="0"/>
      <w:autoSpaceDN w:val="0"/>
      <w:adjustRightInd w:val="0"/>
      <w:spacing w:after="113"/>
      <w:jc w:val="center"/>
      <w:outlineLvl w:val="4"/>
    </w:pPr>
    <w:rPr>
      <w:rFonts w:ascii="Arial" w:hAnsi="Arial" w:cs="Arial"/>
      <w:color w:val="000000"/>
      <w:sz w:val="48"/>
      <w:szCs w:val="18"/>
      <w:lang w:val="en-US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bCs/>
      <w:sz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autoSpaceDE w:val="0"/>
      <w:autoSpaceDN w:val="0"/>
      <w:adjustRightInd w:val="0"/>
      <w:spacing w:after="113"/>
    </w:pPr>
    <w:rPr>
      <w:rFonts w:ascii="Arial" w:hAnsi="Arial" w:cs="Arial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SURVEY%20TEMPLATES\Template%20for%20Report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Reports</Template>
  <TotalTime>10</TotalTime>
  <Pages>3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prepared by:</vt:lpstr>
    </vt:vector>
  </TitlesOfParts>
  <Company>E.S.C.C.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prepared by:</dc:title>
  <dc:creator>lindas</dc:creator>
  <cp:lastModifiedBy>Russell Greig</cp:lastModifiedBy>
  <cp:revision>2</cp:revision>
  <cp:lastPrinted>2014-09-02T08:33:00Z</cp:lastPrinted>
  <dcterms:created xsi:type="dcterms:W3CDTF">2021-05-04T07:20:00Z</dcterms:created>
  <dcterms:modified xsi:type="dcterms:W3CDTF">2021-05-04T07:20:00Z</dcterms:modified>
</cp:coreProperties>
</file>